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481" w:rsidRPr="003F7EE9" w:rsidRDefault="00CD213B" w:rsidP="004F59D5">
      <w:pPr>
        <w:rPr>
          <w:b/>
        </w:rPr>
      </w:pPr>
      <w:bookmarkStart w:id="0" w:name="_Toc353284278"/>
      <w:bookmarkStart w:id="1" w:name="_Toc240249474"/>
      <w:bookmarkStart w:id="2" w:name="_Toc224014605"/>
      <w:bookmarkStart w:id="3" w:name="_Toc219865932"/>
      <w:bookmarkStart w:id="4" w:name="_Toc224112968"/>
      <w:bookmarkStart w:id="5" w:name="_Toc224112969"/>
      <w:r>
        <w:rPr>
          <w:b/>
        </w:rPr>
        <w:t xml:space="preserve"> </w:t>
      </w:r>
      <w:r w:rsidR="00574448">
        <w:rPr>
          <w:b/>
        </w:rPr>
        <w:t xml:space="preserve">  </w:t>
      </w:r>
      <w:r w:rsidR="00444DA1">
        <w:rPr>
          <w:b/>
        </w:rPr>
        <w:t xml:space="preserve"> </w:t>
      </w:r>
      <w:r w:rsidR="008E4FA6">
        <w:rPr>
          <w:b/>
        </w:rPr>
        <w:t xml:space="preserve"> </w:t>
      </w:r>
      <w:r w:rsidR="00BC154A">
        <w:rPr>
          <w:b/>
        </w:rPr>
        <w:t xml:space="preserve"> </w:t>
      </w:r>
      <w:r w:rsidR="004E72B9">
        <w:rPr>
          <w:b/>
        </w:rPr>
        <w:t xml:space="preserve"> </w:t>
      </w:r>
    </w:p>
    <w:p w:rsidR="00DB7481" w:rsidRPr="003F7EE9" w:rsidRDefault="00DB7481" w:rsidP="004F59D5">
      <w:pPr>
        <w:rPr>
          <w:b/>
        </w:rPr>
      </w:pPr>
    </w:p>
    <w:p w:rsidR="00BE2DEE" w:rsidRPr="003F7EE9" w:rsidRDefault="00BE2DEE" w:rsidP="00A23856">
      <w:pPr>
        <w:tabs>
          <w:tab w:val="left" w:pos="1080"/>
        </w:tabs>
        <w:rPr>
          <w:b/>
        </w:rPr>
      </w:pPr>
      <w:r w:rsidRPr="003F7EE9">
        <w:rPr>
          <w:b/>
        </w:rPr>
        <w:t xml:space="preserve">Bijlage </w:t>
      </w:r>
      <w:r w:rsidR="00EE43F3" w:rsidRPr="003F7EE9">
        <w:rPr>
          <w:b/>
        </w:rPr>
        <w:t>3</w:t>
      </w:r>
      <w:r w:rsidRPr="003F7EE9">
        <w:rPr>
          <w:b/>
        </w:rPr>
        <w:tab/>
      </w:r>
      <w:r w:rsidRPr="003F7EE9">
        <w:rPr>
          <w:b/>
        </w:rPr>
        <w:tab/>
      </w:r>
      <w:r w:rsidRPr="00F32EAB">
        <w:rPr>
          <w:b/>
        </w:rPr>
        <w:t>Concept</w:t>
      </w:r>
      <w:r w:rsidR="00F32EAB" w:rsidRPr="00F32EAB">
        <w:rPr>
          <w:b/>
        </w:rPr>
        <w:t xml:space="preserve"> Raam</w:t>
      </w:r>
      <w:r w:rsidRPr="00F32EAB">
        <w:rPr>
          <w:b/>
        </w:rPr>
        <w:t>overeenkomst</w:t>
      </w:r>
    </w:p>
    <w:p w:rsidR="00BE2DEE" w:rsidRPr="003F7EE9" w:rsidRDefault="00BE2DEE" w:rsidP="004F59D5">
      <w:pPr>
        <w:ind w:left="380"/>
      </w:pPr>
    </w:p>
    <w:p w:rsidR="00BE2DEE" w:rsidRDefault="00BE2DEE" w:rsidP="004F59D5">
      <w:pPr>
        <w:rPr>
          <w:b/>
          <w:spacing w:val="2"/>
        </w:rPr>
      </w:pPr>
    </w:p>
    <w:p w:rsidR="00BE2DEE" w:rsidRPr="003F7EE9" w:rsidRDefault="00BE2DEE" w:rsidP="004F59D5">
      <w:pPr>
        <w:autoSpaceDE w:val="0"/>
        <w:autoSpaceDN w:val="0"/>
        <w:adjustRightInd w:val="0"/>
        <w:rPr>
          <w:color w:val="000000"/>
        </w:rPr>
      </w:pPr>
      <w:r w:rsidRPr="003F7EE9">
        <w:rPr>
          <w:color w:val="000000"/>
        </w:rPr>
        <w:t>PARTIJEN:</w:t>
      </w:r>
    </w:p>
    <w:p w:rsidR="00BE2DEE" w:rsidRPr="003F7EE9" w:rsidRDefault="00BE2DEE" w:rsidP="004F59D5">
      <w:pPr>
        <w:autoSpaceDE w:val="0"/>
        <w:autoSpaceDN w:val="0"/>
        <w:adjustRightInd w:val="0"/>
        <w:rPr>
          <w:color w:val="000000"/>
        </w:rPr>
      </w:pPr>
    </w:p>
    <w:p w:rsidR="00BE2DEE" w:rsidRPr="003F7EE9" w:rsidRDefault="00BE2DEE" w:rsidP="004F59D5">
      <w:pPr>
        <w:numPr>
          <w:ilvl w:val="0"/>
          <w:numId w:val="17"/>
        </w:numPr>
        <w:tabs>
          <w:tab w:val="clear" w:pos="-1440"/>
          <w:tab w:val="clear" w:pos="-720"/>
          <w:tab w:val="clear" w:pos="0"/>
          <w:tab w:val="clear" w:pos="380"/>
          <w:tab w:val="left" w:pos="540"/>
        </w:tabs>
        <w:spacing w:line="280" w:lineRule="atLeast"/>
        <w:ind w:left="540" w:hanging="540"/>
      </w:pPr>
      <w:r w:rsidRPr="003F7EE9">
        <w:t>Hoogheemraadschap van Rijnland, waarvan gevestigd te Leiden, te dezen vertegenwoordigd namens,</w:t>
      </w:r>
      <w:r w:rsidRPr="003F7EE9">
        <w:rPr>
          <w:spacing w:val="2"/>
        </w:rPr>
        <w:t xml:space="preserve">  </w:t>
      </w:r>
      <w:r w:rsidRPr="003F7EE9">
        <w:rPr>
          <w:spacing w:val="2"/>
        </w:rPr>
        <w:fldChar w:fldCharType="begin">
          <w:ffData>
            <w:name w:val="Text2"/>
            <w:enabled/>
            <w:calcOnExit w:val="0"/>
            <w:textInput/>
          </w:ffData>
        </w:fldChar>
      </w:r>
      <w:r w:rsidRPr="003F7EE9">
        <w:rPr>
          <w:spacing w:val="2"/>
        </w:rPr>
        <w:instrText xml:space="preserve"> FORMTEXT </w:instrText>
      </w:r>
      <w:r w:rsidRPr="003F7EE9">
        <w:rPr>
          <w:spacing w:val="2"/>
        </w:rPr>
      </w:r>
      <w:r w:rsidRPr="003F7EE9">
        <w:rPr>
          <w:spacing w:val="2"/>
        </w:rPr>
        <w:fldChar w:fldCharType="separate"/>
      </w:r>
      <w:r w:rsidRPr="003F7EE9">
        <w:rPr>
          <w:rFonts w:eastAsia="Arial Unicode MS"/>
          <w:noProof/>
          <w:spacing w:val="2"/>
        </w:rPr>
        <w:t> </w:t>
      </w:r>
      <w:r w:rsidRPr="003F7EE9">
        <w:rPr>
          <w:rFonts w:eastAsia="Arial Unicode MS"/>
          <w:noProof/>
          <w:spacing w:val="2"/>
        </w:rPr>
        <w:t> </w:t>
      </w:r>
      <w:r w:rsidRPr="003F7EE9">
        <w:rPr>
          <w:rFonts w:eastAsia="Arial Unicode MS"/>
          <w:noProof/>
          <w:spacing w:val="2"/>
        </w:rPr>
        <w:t> </w:t>
      </w:r>
      <w:r w:rsidRPr="003F7EE9">
        <w:rPr>
          <w:rFonts w:eastAsia="Arial Unicode MS"/>
          <w:noProof/>
          <w:spacing w:val="2"/>
        </w:rPr>
        <w:t> </w:t>
      </w:r>
      <w:r w:rsidRPr="003F7EE9">
        <w:rPr>
          <w:rFonts w:eastAsia="Arial Unicode MS"/>
          <w:noProof/>
          <w:spacing w:val="2"/>
        </w:rPr>
        <w:t> </w:t>
      </w:r>
      <w:r w:rsidRPr="003F7EE9">
        <w:rPr>
          <w:spacing w:val="2"/>
        </w:rPr>
        <w:fldChar w:fldCharType="end"/>
      </w:r>
      <w:r w:rsidRPr="003F7EE9">
        <w:rPr>
          <w:spacing w:val="2"/>
        </w:rPr>
        <w:t xml:space="preserve">,  </w:t>
      </w:r>
      <w:r w:rsidRPr="003F7EE9">
        <w:t xml:space="preserve">hierna te noemen:  </w:t>
      </w:r>
      <w:r w:rsidRPr="003F7EE9">
        <w:rPr>
          <w:color w:val="000000"/>
        </w:rPr>
        <w:t>“Opdrachtgever”</w:t>
      </w:r>
      <w:r w:rsidRPr="003F7EE9">
        <w:t>;</w:t>
      </w:r>
      <w:bookmarkStart w:id="6" w:name="Text5"/>
    </w:p>
    <w:p w:rsidR="00BE2DEE" w:rsidRPr="003F7EE9" w:rsidRDefault="00BE2DEE" w:rsidP="004F59D5">
      <w:pPr>
        <w:spacing w:line="280" w:lineRule="atLeast"/>
      </w:pPr>
    </w:p>
    <w:p w:rsidR="00BE2DEE" w:rsidRPr="003F7EE9" w:rsidRDefault="00BE2DEE" w:rsidP="004F59D5">
      <w:pPr>
        <w:numPr>
          <w:ilvl w:val="0"/>
          <w:numId w:val="17"/>
        </w:numPr>
        <w:tabs>
          <w:tab w:val="clear" w:pos="-1440"/>
          <w:tab w:val="clear" w:pos="-720"/>
          <w:tab w:val="clear" w:pos="0"/>
          <w:tab w:val="clear" w:pos="380"/>
          <w:tab w:val="left" w:pos="540"/>
        </w:tabs>
        <w:spacing w:line="280" w:lineRule="atLeast"/>
        <w:ind w:left="540" w:hanging="540"/>
      </w:pPr>
      <w:r w:rsidRPr="003F7EE9">
        <w:fldChar w:fldCharType="begin">
          <w:ffData>
            <w:name w:val="Text5"/>
            <w:enabled/>
            <w:calcOnExit w:val="0"/>
            <w:textInput>
              <w:default w:val="naam contractant(en)"/>
            </w:textInput>
          </w:ffData>
        </w:fldChar>
      </w:r>
      <w:r w:rsidRPr="003F7EE9">
        <w:instrText xml:space="preserve"> FORMTEXT </w:instrText>
      </w:r>
      <w:r w:rsidRPr="003F7EE9">
        <w:fldChar w:fldCharType="separate"/>
      </w:r>
      <w:r w:rsidRPr="003F7EE9">
        <w:rPr>
          <w:noProof/>
        </w:rPr>
        <w:t>naam contractant(en)</w:t>
      </w:r>
      <w:r w:rsidRPr="003F7EE9">
        <w:fldChar w:fldCharType="end"/>
      </w:r>
      <w:bookmarkEnd w:id="6"/>
      <w:r w:rsidRPr="003F7EE9">
        <w:t xml:space="preserve">, gevestigd te </w:t>
      </w:r>
      <w:r w:rsidRPr="003F7EE9">
        <w:fldChar w:fldCharType="begin">
          <w:ffData>
            <w:name w:val="Text1"/>
            <w:enabled/>
            <w:calcOnExit w:val="0"/>
            <w:textInput/>
          </w:ffData>
        </w:fldChar>
      </w:r>
      <w:r w:rsidRPr="003F7EE9">
        <w:instrText xml:space="preserve"> FORMTEXT </w:instrText>
      </w:r>
      <w:r w:rsidRPr="003F7EE9">
        <w:fldChar w:fldCharType="separate"/>
      </w:r>
      <w:r w:rsidRPr="003F7EE9">
        <w:rPr>
          <w:rFonts w:eastAsia="Arial Unicode MS"/>
          <w:noProof/>
        </w:rPr>
        <w:t> </w:t>
      </w:r>
      <w:r w:rsidRPr="003F7EE9">
        <w:rPr>
          <w:rFonts w:eastAsia="Arial Unicode MS"/>
          <w:noProof/>
        </w:rPr>
        <w:t> </w:t>
      </w:r>
      <w:r w:rsidRPr="003F7EE9">
        <w:rPr>
          <w:rFonts w:eastAsia="Arial Unicode MS"/>
          <w:noProof/>
        </w:rPr>
        <w:t> </w:t>
      </w:r>
      <w:r w:rsidRPr="003F7EE9">
        <w:rPr>
          <w:rFonts w:eastAsia="Arial Unicode MS"/>
          <w:noProof/>
        </w:rPr>
        <w:t> </w:t>
      </w:r>
      <w:r w:rsidRPr="003F7EE9">
        <w:rPr>
          <w:rFonts w:eastAsia="Arial Unicode MS"/>
          <w:noProof/>
        </w:rPr>
        <w:t> </w:t>
      </w:r>
      <w:r w:rsidRPr="003F7EE9">
        <w:fldChar w:fldCharType="end"/>
      </w:r>
      <w:r w:rsidRPr="003F7EE9">
        <w:t xml:space="preserve"> , te dezen rechtsgeldig vertegenwoordigd door </w:t>
      </w:r>
      <w:r w:rsidRPr="003F7EE9">
        <w:fldChar w:fldCharType="begin">
          <w:ffData>
            <w:name w:val="Text3"/>
            <w:enabled/>
            <w:calcOnExit w:val="0"/>
            <w:textInput/>
          </w:ffData>
        </w:fldChar>
      </w:r>
      <w:r w:rsidRPr="003F7EE9">
        <w:instrText xml:space="preserve"> FORMTEXT </w:instrText>
      </w:r>
      <w:r w:rsidRPr="003F7EE9">
        <w:fldChar w:fldCharType="separate"/>
      </w:r>
      <w:r w:rsidRPr="003F7EE9">
        <w:rPr>
          <w:rFonts w:eastAsia="Arial Unicode MS"/>
          <w:noProof/>
        </w:rPr>
        <w:t> </w:t>
      </w:r>
      <w:r w:rsidRPr="003F7EE9">
        <w:rPr>
          <w:rFonts w:eastAsia="Arial Unicode MS"/>
          <w:noProof/>
        </w:rPr>
        <w:t> </w:t>
      </w:r>
      <w:r w:rsidRPr="003F7EE9">
        <w:rPr>
          <w:rFonts w:eastAsia="Arial Unicode MS"/>
          <w:noProof/>
        </w:rPr>
        <w:t> </w:t>
      </w:r>
      <w:r w:rsidRPr="003F7EE9">
        <w:rPr>
          <w:rFonts w:eastAsia="Arial Unicode MS"/>
          <w:noProof/>
        </w:rPr>
        <w:t> </w:t>
      </w:r>
      <w:r w:rsidRPr="003F7EE9">
        <w:rPr>
          <w:rFonts w:eastAsia="Arial Unicode MS"/>
          <w:noProof/>
        </w:rPr>
        <w:t> </w:t>
      </w:r>
      <w:r w:rsidRPr="003F7EE9">
        <w:fldChar w:fldCharType="end"/>
      </w:r>
      <w:r w:rsidRPr="003F7EE9">
        <w:t xml:space="preserve"> (en </w:t>
      </w:r>
      <w:r w:rsidRPr="003F7EE9">
        <w:fldChar w:fldCharType="begin">
          <w:ffData>
            <w:name w:val="Text4"/>
            <w:enabled/>
            <w:calcOnExit w:val="0"/>
            <w:textInput/>
          </w:ffData>
        </w:fldChar>
      </w:r>
      <w:bookmarkStart w:id="7" w:name="Text4"/>
      <w:r w:rsidRPr="003F7EE9">
        <w:instrText xml:space="preserve"> FORMTEXT </w:instrText>
      </w:r>
      <w:r w:rsidRPr="003F7EE9">
        <w:fldChar w:fldCharType="separate"/>
      </w:r>
      <w:r w:rsidRPr="003F7EE9">
        <w:rPr>
          <w:rFonts w:eastAsia="Arial Unicode MS"/>
          <w:noProof/>
        </w:rPr>
        <w:t> </w:t>
      </w:r>
      <w:r w:rsidRPr="003F7EE9">
        <w:rPr>
          <w:rFonts w:eastAsia="Arial Unicode MS"/>
          <w:noProof/>
        </w:rPr>
        <w:t> </w:t>
      </w:r>
      <w:r w:rsidRPr="003F7EE9">
        <w:rPr>
          <w:rFonts w:eastAsia="Arial Unicode MS"/>
          <w:noProof/>
        </w:rPr>
        <w:t> </w:t>
      </w:r>
      <w:r w:rsidRPr="003F7EE9">
        <w:rPr>
          <w:rFonts w:eastAsia="Arial Unicode MS"/>
          <w:noProof/>
        </w:rPr>
        <w:t> </w:t>
      </w:r>
      <w:r w:rsidRPr="003F7EE9">
        <w:rPr>
          <w:rFonts w:eastAsia="Arial Unicode MS"/>
          <w:noProof/>
        </w:rPr>
        <w:t> </w:t>
      </w:r>
      <w:r w:rsidRPr="003F7EE9">
        <w:fldChar w:fldCharType="end"/>
      </w:r>
      <w:bookmarkEnd w:id="7"/>
      <w:r w:rsidRPr="003F7EE9">
        <w:t xml:space="preserve">) (naam ondertekenaar), hierna te noemen: </w:t>
      </w:r>
      <w:r w:rsidRPr="003F7EE9">
        <w:rPr>
          <w:color w:val="000000"/>
        </w:rPr>
        <w:t xml:space="preserve">“Opdrachtnemer”, </w:t>
      </w:r>
    </w:p>
    <w:p w:rsidR="00BE2DEE" w:rsidRPr="003F7EE9" w:rsidRDefault="00BE2DEE" w:rsidP="004F59D5">
      <w:pPr>
        <w:autoSpaceDE w:val="0"/>
        <w:autoSpaceDN w:val="0"/>
        <w:adjustRightInd w:val="0"/>
        <w:rPr>
          <w:color w:val="000000"/>
        </w:rPr>
      </w:pPr>
    </w:p>
    <w:p w:rsidR="00BE2DEE" w:rsidRPr="003F7EE9" w:rsidRDefault="00BE2DEE" w:rsidP="004F59D5">
      <w:r w:rsidRPr="003F7EE9">
        <w:t>OVERWEGENDE:</w:t>
      </w:r>
    </w:p>
    <w:p w:rsidR="00BE2DEE" w:rsidRPr="003F7EE9" w:rsidRDefault="00BE2DEE" w:rsidP="004F59D5"/>
    <w:p w:rsidR="00BE2DEE" w:rsidRPr="003F7EE9" w:rsidRDefault="00BE2DEE" w:rsidP="004F59D5">
      <w:pPr>
        <w:tabs>
          <w:tab w:val="left" w:pos="540"/>
        </w:tabs>
        <w:ind w:left="540" w:hanging="540"/>
      </w:pPr>
      <w:r w:rsidRPr="003F7EE9">
        <w:t xml:space="preserve">a. </w:t>
      </w:r>
      <w:r w:rsidRPr="003F7EE9">
        <w:tab/>
      </w:r>
      <w:r w:rsidR="004F59D5">
        <w:t xml:space="preserve">  </w:t>
      </w:r>
      <w:r w:rsidRPr="003F7EE9">
        <w:t xml:space="preserve">dat Opdrachtgever een </w:t>
      </w:r>
      <w:r w:rsidR="006F3707" w:rsidRPr="003F7EE9">
        <w:t>inschrijvingsleidraad</w:t>
      </w:r>
      <w:r w:rsidRPr="003F7EE9">
        <w:t xml:space="preserve"> heeft u</w:t>
      </w:r>
      <w:r w:rsidR="004F59D5">
        <w:t xml:space="preserve">itgeschreven met betrekking tot </w:t>
      </w:r>
      <w:r w:rsidR="00F32EAB">
        <w:t>de levering van energiemeetdiensten</w:t>
      </w:r>
      <w:r w:rsidRPr="003F7EE9">
        <w:t xml:space="preserve"> het hoogheemraadschap van Rijnland;</w:t>
      </w:r>
    </w:p>
    <w:p w:rsidR="00BE2DEE" w:rsidRPr="003F7EE9" w:rsidRDefault="00BE2DEE" w:rsidP="004F59D5">
      <w:pPr>
        <w:tabs>
          <w:tab w:val="left" w:pos="540"/>
        </w:tabs>
        <w:ind w:left="540" w:hanging="540"/>
      </w:pPr>
      <w:r w:rsidRPr="003F7EE9">
        <w:t xml:space="preserve">b. </w:t>
      </w:r>
      <w:r w:rsidRPr="003F7EE9">
        <w:tab/>
      </w:r>
      <w:r w:rsidR="004F59D5">
        <w:t xml:space="preserve">  </w:t>
      </w:r>
      <w:r w:rsidRPr="003F7EE9">
        <w:t xml:space="preserve">dat de eisen voor het indienen van de </w:t>
      </w:r>
      <w:r w:rsidR="006F3707" w:rsidRPr="003F7EE9">
        <w:t>inschrijving</w:t>
      </w:r>
      <w:r w:rsidRPr="003F7EE9">
        <w:t xml:space="preserve"> en de uitvoering van de opdracht zijn vastgelegd in </w:t>
      </w:r>
      <w:r w:rsidR="006F3707" w:rsidRPr="003F7EE9">
        <w:t>de inschrijvingsleidraad</w:t>
      </w:r>
      <w:r w:rsidR="00F32EAB">
        <w:t xml:space="preserve"> met kenmerk DIG-10895</w:t>
      </w:r>
      <w:r w:rsidRPr="003F7EE9">
        <w:t>;</w:t>
      </w:r>
    </w:p>
    <w:p w:rsidR="00BE2DEE" w:rsidRPr="003F7EE9" w:rsidRDefault="00BE2DEE" w:rsidP="004F59D5">
      <w:pPr>
        <w:tabs>
          <w:tab w:val="left" w:pos="540"/>
        </w:tabs>
        <w:ind w:left="540" w:hanging="540"/>
      </w:pPr>
      <w:r w:rsidRPr="003F7EE9">
        <w:t xml:space="preserve">c. </w:t>
      </w:r>
      <w:r w:rsidR="004F59D5">
        <w:t xml:space="preserve"> </w:t>
      </w:r>
      <w:r w:rsidRPr="003F7EE9">
        <w:tab/>
      </w:r>
      <w:r w:rsidR="004F59D5">
        <w:t xml:space="preserve">  </w:t>
      </w:r>
      <w:r w:rsidRPr="003F7EE9">
        <w:t xml:space="preserve">dat Opdrachtnemer op </w:t>
      </w:r>
      <w:proofErr w:type="spellStart"/>
      <w:r w:rsidRPr="003F7EE9">
        <w:rPr>
          <w:highlight w:val="lightGray"/>
        </w:rPr>
        <w:t>dd</w:t>
      </w:r>
      <w:proofErr w:type="spellEnd"/>
      <w:r w:rsidRPr="003F7EE9">
        <w:rPr>
          <w:highlight w:val="lightGray"/>
        </w:rPr>
        <w:t>-mm-</w:t>
      </w:r>
      <w:proofErr w:type="spellStart"/>
      <w:r w:rsidRPr="003F7EE9">
        <w:rPr>
          <w:highlight w:val="lightGray"/>
        </w:rPr>
        <w:t>jjjj</w:t>
      </w:r>
      <w:proofErr w:type="spellEnd"/>
      <w:r w:rsidRPr="003F7EE9">
        <w:t xml:space="preserve"> zijn </w:t>
      </w:r>
      <w:r w:rsidR="006F3707" w:rsidRPr="003F7EE9">
        <w:t>inschrijving</w:t>
      </w:r>
      <w:r w:rsidRPr="003F7EE9">
        <w:t xml:space="preserve"> heeft ingediend;</w:t>
      </w:r>
    </w:p>
    <w:p w:rsidR="00BE2DEE" w:rsidRPr="003F7EE9" w:rsidRDefault="00BE2DEE" w:rsidP="004F59D5">
      <w:pPr>
        <w:tabs>
          <w:tab w:val="left" w:pos="540"/>
        </w:tabs>
        <w:ind w:left="540" w:hanging="540"/>
      </w:pPr>
      <w:r w:rsidRPr="003F7EE9">
        <w:t xml:space="preserve">d. </w:t>
      </w:r>
      <w:r w:rsidRPr="003F7EE9">
        <w:tab/>
      </w:r>
      <w:r w:rsidR="004F59D5">
        <w:t xml:space="preserve">  </w:t>
      </w:r>
      <w:r w:rsidRPr="003F7EE9">
        <w:t xml:space="preserve">dat Opdrachtgever op basis </w:t>
      </w:r>
      <w:r w:rsidRPr="00F32EAB">
        <w:t xml:space="preserve">van het </w:t>
      </w:r>
      <w:r w:rsidR="00B252B0" w:rsidRPr="00F32EAB">
        <w:t>EMVI-</w:t>
      </w:r>
      <w:r w:rsidRPr="00F32EAB">
        <w:t>gunningcriterium “</w:t>
      </w:r>
      <w:r w:rsidR="00B252B0" w:rsidRPr="00F32EAB">
        <w:t>beste prijs-kwaliteitsverhouding</w:t>
      </w:r>
      <w:r w:rsidRPr="00F32EAB">
        <w:t>” de opdracht</w:t>
      </w:r>
      <w:r w:rsidRPr="003F7EE9">
        <w:t xml:space="preserve">, zoals omschreven in de </w:t>
      </w:r>
      <w:r w:rsidR="006F3707" w:rsidRPr="003F7EE9">
        <w:t>inschrijvingsleidraad</w:t>
      </w:r>
      <w:r w:rsidRPr="003F7EE9">
        <w:t xml:space="preserve"> aan Opdrachtnemer heeft gegund;</w:t>
      </w:r>
    </w:p>
    <w:p w:rsidR="00BE2DEE" w:rsidRPr="003F7EE9" w:rsidRDefault="00BE2DEE" w:rsidP="004F59D5">
      <w:pPr>
        <w:tabs>
          <w:tab w:val="left" w:pos="540"/>
        </w:tabs>
        <w:ind w:left="540" w:hanging="540"/>
      </w:pPr>
      <w:r w:rsidRPr="003F7EE9">
        <w:t xml:space="preserve">e. </w:t>
      </w:r>
      <w:r w:rsidRPr="003F7EE9">
        <w:tab/>
      </w:r>
      <w:r w:rsidR="004F59D5">
        <w:t xml:space="preserve">  </w:t>
      </w:r>
      <w:r w:rsidRPr="003F7EE9">
        <w:t xml:space="preserve">dat Partijen de nadere voorwaarden voor deze opdrachtverstrekking in deze </w:t>
      </w:r>
      <w:r w:rsidR="00F32EAB" w:rsidRPr="00F32EAB">
        <w:t>Raamo</w:t>
      </w:r>
      <w:r w:rsidRPr="00F32EAB">
        <w:t xml:space="preserve">vereenkomst </w:t>
      </w:r>
      <w:r w:rsidRPr="003F7EE9">
        <w:t>wensen vast te leggen.</w:t>
      </w:r>
    </w:p>
    <w:p w:rsidR="00BE2DEE" w:rsidRPr="003F7EE9" w:rsidRDefault="00BE2DEE" w:rsidP="004F59D5"/>
    <w:p w:rsidR="00BE2DEE" w:rsidRPr="003F7EE9" w:rsidRDefault="00BE2DEE" w:rsidP="004F59D5">
      <w:r w:rsidRPr="003F7EE9">
        <w:t>VERKLAREN TE ZIJN OVEREENGEKOMEN ALS VOLGT:</w:t>
      </w:r>
    </w:p>
    <w:p w:rsidR="00BE2DEE" w:rsidRPr="003F7EE9" w:rsidRDefault="00BE2DEE" w:rsidP="004F59D5"/>
    <w:p w:rsidR="006C0ADD" w:rsidRDefault="00BE2DEE" w:rsidP="00E46513">
      <w:pPr>
        <w:ind w:left="540"/>
      </w:pPr>
      <w:r w:rsidRPr="003F7EE9">
        <w:t xml:space="preserve">In deze </w:t>
      </w:r>
      <w:r w:rsidR="00F32EAB" w:rsidRPr="00F32EAB">
        <w:t>Raamo</w:t>
      </w:r>
      <w:r w:rsidRPr="00F32EAB">
        <w:t xml:space="preserve">vereenkomst wordt </w:t>
      </w:r>
      <w:r w:rsidRPr="003F7EE9">
        <w:t xml:space="preserve">een aantal begrippen met een beginhoofdletter gebruikt. Aan deze begrippen komt de betekenis toe die hieraan wordt gegeven in artikel 1 van de Algemene Waterschapsvoorwaarden voor het verstrekken van opdrachten tot </w:t>
      </w:r>
      <w:r w:rsidR="008C44EE">
        <w:t>het verrichten van diensten 2018 (AWVODI - 2018</w:t>
      </w:r>
      <w:r w:rsidRPr="003F7EE9">
        <w:t>).</w:t>
      </w:r>
    </w:p>
    <w:p w:rsidR="006C0ADD" w:rsidRDefault="006C0ADD">
      <w:pPr>
        <w:tabs>
          <w:tab w:val="clear" w:pos="-1440"/>
          <w:tab w:val="clear" w:pos="-720"/>
          <w:tab w:val="clear" w:pos="0"/>
          <w:tab w:val="clear" w:pos="380"/>
        </w:tabs>
      </w:pPr>
      <w:r>
        <w:br w:type="page"/>
      </w:r>
    </w:p>
    <w:p w:rsidR="00E46513" w:rsidRDefault="00E46513" w:rsidP="00E46513">
      <w:pPr>
        <w:ind w:left="540"/>
      </w:pPr>
    </w:p>
    <w:p w:rsidR="00BE2DEE" w:rsidRPr="003F7EE9" w:rsidRDefault="00BE2DEE" w:rsidP="004F59D5">
      <w:pPr>
        <w:tabs>
          <w:tab w:val="left" w:pos="576"/>
        </w:tabs>
      </w:pPr>
    </w:p>
    <w:p w:rsidR="00BE2DEE" w:rsidRPr="003F7EE9" w:rsidRDefault="00BE2DEE" w:rsidP="004F59D5">
      <w:pPr>
        <w:numPr>
          <w:ilvl w:val="0"/>
          <w:numId w:val="19"/>
        </w:numPr>
        <w:tabs>
          <w:tab w:val="clear" w:pos="-1440"/>
          <w:tab w:val="clear" w:pos="-720"/>
          <w:tab w:val="clear" w:pos="0"/>
          <w:tab w:val="clear" w:pos="380"/>
          <w:tab w:val="clear" w:pos="930"/>
          <w:tab w:val="left" w:pos="540"/>
        </w:tabs>
        <w:ind w:left="0" w:firstLine="0"/>
        <w:rPr>
          <w:b/>
        </w:rPr>
      </w:pPr>
      <w:r w:rsidRPr="003F7EE9">
        <w:rPr>
          <w:b/>
        </w:rPr>
        <w:t>Voorwerp van de Overeenkomst</w:t>
      </w:r>
    </w:p>
    <w:p w:rsidR="00BE2DEE" w:rsidRPr="003F7EE9" w:rsidRDefault="00BE2DEE" w:rsidP="004F59D5">
      <w:pPr>
        <w:tabs>
          <w:tab w:val="left" w:pos="576"/>
        </w:tabs>
        <w:ind w:left="570" w:hanging="570"/>
      </w:pPr>
    </w:p>
    <w:p w:rsidR="006C0ADD" w:rsidRPr="00795106" w:rsidRDefault="00BE2DEE" w:rsidP="004F59D5">
      <w:pPr>
        <w:numPr>
          <w:ilvl w:val="1"/>
          <w:numId w:val="21"/>
        </w:numPr>
        <w:tabs>
          <w:tab w:val="clear" w:pos="-1440"/>
          <w:tab w:val="clear" w:pos="-720"/>
          <w:tab w:val="clear" w:pos="0"/>
          <w:tab w:val="clear" w:pos="380"/>
        </w:tabs>
      </w:pPr>
      <w:r w:rsidRPr="003F7EE9">
        <w:t xml:space="preserve">Opdrachtgever verleent aan Opdrachtnemer opdracht </w:t>
      </w:r>
      <w:r w:rsidR="00F32EAB">
        <w:t>tot het verrichten van energiemeetdiensten</w:t>
      </w:r>
      <w:r w:rsidRPr="003F7EE9">
        <w:t xml:space="preserve"> overeenkomstig de op basis van de </w:t>
      </w:r>
      <w:r w:rsidR="006F3707" w:rsidRPr="003F7EE9">
        <w:t>inschrijvingsleidraad</w:t>
      </w:r>
      <w:r w:rsidRPr="003F7EE9">
        <w:t xml:space="preserve"> inclusief haar bijlagen, de bijbehorende Nota(‘s) van Inlichtingen, de door de Opdrachtnemer ingediende</w:t>
      </w:r>
      <w:r w:rsidR="006F3707" w:rsidRPr="003F7EE9">
        <w:t xml:space="preserve"> </w:t>
      </w:r>
      <w:r w:rsidR="006F3707" w:rsidRPr="00795106">
        <w:t>inschrijving</w:t>
      </w:r>
      <w:r w:rsidRPr="00795106">
        <w:t xml:space="preserve"> en deze </w:t>
      </w:r>
      <w:r w:rsidR="00F32EAB" w:rsidRPr="00795106">
        <w:t>Raamo</w:t>
      </w:r>
      <w:r w:rsidRPr="00795106">
        <w:t xml:space="preserve">vereenkomst genoemde voorwaarden, welke opdracht Opdrachtnemer bij deze aanvaardt, een en ander voor zover daarvan niet in deze </w:t>
      </w:r>
      <w:r w:rsidR="00F32EAB" w:rsidRPr="00795106">
        <w:t>Raamo</w:t>
      </w:r>
      <w:r w:rsidRPr="00795106">
        <w:t>vereenkomst wordt afgeweken.</w:t>
      </w:r>
    </w:p>
    <w:p w:rsidR="006C0ADD" w:rsidRPr="00795106" w:rsidRDefault="006C0ADD" w:rsidP="006C0ADD">
      <w:pPr>
        <w:tabs>
          <w:tab w:val="clear" w:pos="-1440"/>
          <w:tab w:val="clear" w:pos="-720"/>
          <w:tab w:val="clear" w:pos="0"/>
          <w:tab w:val="clear" w:pos="380"/>
        </w:tabs>
        <w:ind w:left="540"/>
      </w:pPr>
    </w:p>
    <w:p w:rsidR="00BE2DEE" w:rsidRPr="00795106" w:rsidRDefault="00BE2DEE" w:rsidP="004F59D5">
      <w:pPr>
        <w:numPr>
          <w:ilvl w:val="1"/>
          <w:numId w:val="21"/>
        </w:numPr>
        <w:tabs>
          <w:tab w:val="clear" w:pos="-1440"/>
          <w:tab w:val="clear" w:pos="-720"/>
          <w:tab w:val="clear" w:pos="0"/>
          <w:tab w:val="clear" w:pos="380"/>
        </w:tabs>
      </w:pPr>
      <w:r w:rsidRPr="00795106">
        <w:t xml:space="preserve">De navolgende documenten maken deel uit van deze </w:t>
      </w:r>
      <w:r w:rsidR="00F32EAB" w:rsidRPr="00795106">
        <w:t>Raamo</w:t>
      </w:r>
      <w:r w:rsidRPr="00795106">
        <w:t>vereenkomst. Voor zover deze documenten met  elkaar in tegenspraak zijn, prevaleert het eerder genoemde document boven het later genoemde:</w:t>
      </w:r>
    </w:p>
    <w:p w:rsidR="00BE2DEE" w:rsidRPr="00795106" w:rsidRDefault="00BE2DEE" w:rsidP="004F59D5">
      <w:pPr>
        <w:tabs>
          <w:tab w:val="left" w:pos="450"/>
        </w:tabs>
      </w:pPr>
    </w:p>
    <w:p w:rsidR="00BE2DEE" w:rsidRPr="00795106" w:rsidRDefault="00BE2DEE" w:rsidP="00795106">
      <w:pPr>
        <w:pStyle w:val="Lijstalinea1"/>
        <w:numPr>
          <w:ilvl w:val="0"/>
          <w:numId w:val="26"/>
        </w:numPr>
        <w:tabs>
          <w:tab w:val="clear" w:pos="-720"/>
          <w:tab w:val="clear" w:pos="0"/>
        </w:tabs>
        <w:rPr>
          <w:rFonts w:ascii="Verdana" w:hAnsi="Verdana"/>
        </w:rPr>
      </w:pPr>
      <w:r w:rsidRPr="00795106">
        <w:rPr>
          <w:rFonts w:ascii="Verdana" w:hAnsi="Verdana"/>
        </w:rPr>
        <w:t>deze Raamovereenkoms</w:t>
      </w:r>
      <w:r w:rsidR="00F32EAB" w:rsidRPr="00795106">
        <w:rPr>
          <w:rFonts w:ascii="Verdana" w:hAnsi="Verdana"/>
        </w:rPr>
        <w:t>t</w:t>
      </w:r>
      <w:r w:rsidRPr="00795106">
        <w:rPr>
          <w:rFonts w:ascii="Verdana" w:hAnsi="Verdana"/>
        </w:rPr>
        <w:t xml:space="preserve">; </w:t>
      </w:r>
    </w:p>
    <w:p w:rsidR="00BE2DEE" w:rsidRPr="003F7EE9" w:rsidRDefault="00795106" w:rsidP="00795106">
      <w:pPr>
        <w:pStyle w:val="Lijstalinea1"/>
        <w:numPr>
          <w:ilvl w:val="0"/>
          <w:numId w:val="26"/>
        </w:numPr>
        <w:tabs>
          <w:tab w:val="clear" w:pos="-720"/>
          <w:tab w:val="clear" w:pos="0"/>
        </w:tabs>
        <w:rPr>
          <w:rFonts w:ascii="Verdana" w:hAnsi="Verdana"/>
        </w:rPr>
      </w:pPr>
      <w:r>
        <w:rPr>
          <w:rFonts w:ascii="Verdana" w:hAnsi="Verdana"/>
        </w:rPr>
        <w:t>de Nota(s) van inlichtingen</w:t>
      </w:r>
      <w:r w:rsidR="00BE2DEE" w:rsidRPr="003F7EE9">
        <w:rPr>
          <w:rFonts w:ascii="Verdana" w:hAnsi="Verdana"/>
        </w:rPr>
        <w:t xml:space="preserve">; </w:t>
      </w:r>
    </w:p>
    <w:p w:rsidR="00BE2DEE" w:rsidRPr="003F7EE9" w:rsidRDefault="00BE2DEE" w:rsidP="00795106">
      <w:pPr>
        <w:pStyle w:val="Lijstalinea1"/>
        <w:numPr>
          <w:ilvl w:val="0"/>
          <w:numId w:val="26"/>
        </w:numPr>
        <w:tabs>
          <w:tab w:val="clear" w:pos="-720"/>
          <w:tab w:val="clear" w:pos="0"/>
        </w:tabs>
        <w:rPr>
          <w:rFonts w:ascii="Verdana" w:hAnsi="Verdana"/>
        </w:rPr>
      </w:pPr>
      <w:r w:rsidRPr="003F7EE9">
        <w:rPr>
          <w:rFonts w:ascii="Verdana" w:hAnsi="Verdana"/>
        </w:rPr>
        <w:t xml:space="preserve">de </w:t>
      </w:r>
      <w:r w:rsidR="00795106">
        <w:rPr>
          <w:rFonts w:ascii="Verdana" w:hAnsi="Verdana"/>
        </w:rPr>
        <w:t>I</w:t>
      </w:r>
      <w:r w:rsidR="006F3707" w:rsidRPr="003F7EE9">
        <w:rPr>
          <w:rFonts w:ascii="Verdana" w:hAnsi="Verdana"/>
        </w:rPr>
        <w:t>nschrijvingsleidraad</w:t>
      </w:r>
    </w:p>
    <w:p w:rsidR="00BE2DEE" w:rsidRPr="003F7EE9" w:rsidRDefault="00BE2DEE" w:rsidP="00795106">
      <w:pPr>
        <w:pStyle w:val="Lijstalinea1"/>
        <w:numPr>
          <w:ilvl w:val="0"/>
          <w:numId w:val="26"/>
        </w:numPr>
        <w:tabs>
          <w:tab w:val="clear" w:pos="-720"/>
          <w:tab w:val="clear" w:pos="0"/>
        </w:tabs>
        <w:rPr>
          <w:rFonts w:ascii="Verdana" w:hAnsi="Verdana"/>
        </w:rPr>
      </w:pPr>
      <w:r w:rsidRPr="003F7EE9">
        <w:rPr>
          <w:rFonts w:ascii="Verdana" w:hAnsi="Verdana"/>
        </w:rPr>
        <w:t xml:space="preserve">de Algemene Waterschapsvoorwaarden voor het verstrekken van opdrachten tot </w:t>
      </w:r>
      <w:r w:rsidR="008C44EE">
        <w:rPr>
          <w:rFonts w:ascii="Verdana" w:hAnsi="Verdana"/>
        </w:rPr>
        <w:t>het verrichten van diensten 2018</w:t>
      </w:r>
      <w:r w:rsidR="00E0462D">
        <w:rPr>
          <w:rFonts w:ascii="Verdana" w:hAnsi="Verdana"/>
        </w:rPr>
        <w:t xml:space="preserve"> (</w:t>
      </w:r>
      <w:r w:rsidR="008C44EE">
        <w:rPr>
          <w:rFonts w:ascii="Verdana" w:hAnsi="Verdana"/>
        </w:rPr>
        <w:t>AWVODI - 2018</w:t>
      </w:r>
      <w:r w:rsidRPr="003F7EE9">
        <w:rPr>
          <w:rFonts w:ascii="Verdana" w:hAnsi="Verdana"/>
        </w:rPr>
        <w:t>).</w:t>
      </w:r>
    </w:p>
    <w:p w:rsidR="00BE2DEE" w:rsidRPr="003F7EE9" w:rsidRDefault="00BE2DEE" w:rsidP="00795106">
      <w:pPr>
        <w:pStyle w:val="Lijstalinea1"/>
        <w:numPr>
          <w:ilvl w:val="0"/>
          <w:numId w:val="26"/>
        </w:numPr>
        <w:tabs>
          <w:tab w:val="clear" w:pos="-720"/>
          <w:tab w:val="clear" w:pos="0"/>
        </w:tabs>
        <w:rPr>
          <w:rFonts w:ascii="Verdana" w:hAnsi="Verdana"/>
        </w:rPr>
      </w:pPr>
      <w:r w:rsidRPr="003F7EE9">
        <w:rPr>
          <w:rFonts w:ascii="Verdana" w:hAnsi="Verdana"/>
        </w:rPr>
        <w:t xml:space="preserve">de </w:t>
      </w:r>
      <w:r w:rsidR="00795106">
        <w:rPr>
          <w:rFonts w:ascii="Verdana" w:hAnsi="Verdana"/>
        </w:rPr>
        <w:t>I</w:t>
      </w:r>
      <w:r w:rsidR="006F3707" w:rsidRPr="003F7EE9">
        <w:rPr>
          <w:rFonts w:ascii="Verdana" w:hAnsi="Verdana"/>
        </w:rPr>
        <w:t>nschrijving</w:t>
      </w:r>
      <w:r w:rsidR="00795106">
        <w:rPr>
          <w:rFonts w:ascii="Verdana" w:hAnsi="Verdana"/>
        </w:rPr>
        <w:t>.</w:t>
      </w:r>
    </w:p>
    <w:p w:rsidR="00A069C8" w:rsidRPr="003F7EE9" w:rsidRDefault="00A069C8" w:rsidP="004F59D5"/>
    <w:p w:rsidR="00A069C8" w:rsidRPr="003F7EE9" w:rsidRDefault="00A069C8" w:rsidP="004F59D5">
      <w:pPr>
        <w:tabs>
          <w:tab w:val="clear" w:pos="-1440"/>
          <w:tab w:val="clear" w:pos="-720"/>
          <w:tab w:val="clear" w:pos="0"/>
          <w:tab w:val="clear" w:pos="380"/>
        </w:tabs>
        <w:ind w:left="540"/>
        <w:rPr>
          <w:color w:val="FF0000"/>
        </w:rPr>
      </w:pPr>
    </w:p>
    <w:p w:rsidR="00BE2DEE" w:rsidRPr="003F7EE9" w:rsidRDefault="00BE2DEE" w:rsidP="004F59D5">
      <w:pPr>
        <w:tabs>
          <w:tab w:val="left" w:pos="576"/>
        </w:tabs>
        <w:rPr>
          <w:color w:val="3366FF"/>
        </w:rPr>
      </w:pPr>
    </w:p>
    <w:p w:rsidR="00BE2DEE" w:rsidRPr="003F7EE9" w:rsidRDefault="00BE2DEE" w:rsidP="004F59D5">
      <w:pPr>
        <w:numPr>
          <w:ilvl w:val="0"/>
          <w:numId w:val="19"/>
        </w:numPr>
        <w:tabs>
          <w:tab w:val="clear" w:pos="-1440"/>
          <w:tab w:val="clear" w:pos="-720"/>
          <w:tab w:val="clear" w:pos="0"/>
          <w:tab w:val="clear" w:pos="380"/>
          <w:tab w:val="clear" w:pos="930"/>
          <w:tab w:val="left" w:pos="540"/>
        </w:tabs>
        <w:ind w:left="0" w:firstLine="0"/>
        <w:rPr>
          <w:b/>
        </w:rPr>
      </w:pPr>
      <w:r w:rsidRPr="003F7EE9">
        <w:rPr>
          <w:b/>
        </w:rPr>
        <w:t>Totstandkoming, tijdsplanning of duur van de Overeenkomst</w:t>
      </w:r>
    </w:p>
    <w:p w:rsidR="00BE2DEE" w:rsidRPr="003F7EE9" w:rsidRDefault="00BE2DEE" w:rsidP="004F59D5">
      <w:pPr>
        <w:tabs>
          <w:tab w:val="left" w:pos="576"/>
        </w:tabs>
      </w:pPr>
    </w:p>
    <w:p w:rsidR="00BE2DEE" w:rsidRPr="007E32DE" w:rsidRDefault="00A069C8" w:rsidP="004F59D5">
      <w:pPr>
        <w:ind w:left="540" w:hanging="540"/>
      </w:pPr>
      <w:r w:rsidRPr="007E32DE">
        <w:t>2.1</w:t>
      </w:r>
      <w:r w:rsidRPr="007E32DE">
        <w:tab/>
      </w:r>
      <w:r w:rsidRPr="007E32DE">
        <w:tab/>
      </w:r>
      <w:r w:rsidR="00BE2DEE" w:rsidRPr="007E32DE">
        <w:t xml:space="preserve">Deze </w:t>
      </w:r>
      <w:r w:rsidR="00795106" w:rsidRPr="007E32DE">
        <w:t>Raamo</w:t>
      </w:r>
      <w:r w:rsidR="00BE2DEE" w:rsidRPr="007E32DE">
        <w:t xml:space="preserve">vereenkomst gaat in op </w:t>
      </w:r>
      <w:r w:rsidR="00795106" w:rsidRPr="007E32DE">
        <w:t>01-01-2020</w:t>
      </w:r>
      <w:r w:rsidR="00BE2DEE" w:rsidRPr="007E32DE">
        <w:t xml:space="preserve"> en komt tot stand door ondertekeni</w:t>
      </w:r>
      <w:r w:rsidR="00795106" w:rsidRPr="007E32DE">
        <w:t>ng van de overeenkomst</w:t>
      </w:r>
      <w:r w:rsidR="00F37BBB" w:rsidRPr="007E32DE">
        <w:t xml:space="preserve"> door beide P</w:t>
      </w:r>
      <w:r w:rsidR="00BE2DEE" w:rsidRPr="007E32DE">
        <w:t>artijen.</w:t>
      </w:r>
    </w:p>
    <w:p w:rsidR="00BE2DEE" w:rsidRPr="007E32DE" w:rsidRDefault="00BE2DEE" w:rsidP="004F59D5">
      <w:pPr>
        <w:tabs>
          <w:tab w:val="left" w:pos="540"/>
        </w:tabs>
      </w:pPr>
    </w:p>
    <w:p w:rsidR="00150673" w:rsidRDefault="00A069C8" w:rsidP="00150673">
      <w:pPr>
        <w:ind w:left="540" w:hanging="540"/>
      </w:pPr>
      <w:r w:rsidRPr="007E32DE">
        <w:t>2.2</w:t>
      </w:r>
      <w:r w:rsidRPr="007E32DE">
        <w:tab/>
      </w:r>
      <w:r w:rsidR="00150673" w:rsidRPr="007E32DE">
        <w:tab/>
        <w:t xml:space="preserve">Deze </w:t>
      </w:r>
      <w:r w:rsidR="00795106" w:rsidRPr="007E32DE">
        <w:t>Raamo</w:t>
      </w:r>
      <w:r w:rsidR="00150673" w:rsidRPr="007E32DE">
        <w:t xml:space="preserve">vereenkomst wordt aangegaan voor duur van </w:t>
      </w:r>
      <w:r w:rsidR="00C65DA3" w:rsidRPr="007E32DE">
        <w:t>tien (10) jaar, ingaande per 01-01-2020</w:t>
      </w:r>
      <w:r w:rsidR="00150673" w:rsidRPr="007E32DE">
        <w:t>. De Raam</w:t>
      </w:r>
      <w:r w:rsidR="00C65DA3" w:rsidRPr="007E32DE">
        <w:t>o</w:t>
      </w:r>
      <w:r w:rsidR="00150673" w:rsidRPr="007E32DE">
        <w:t xml:space="preserve">vereenkomst kan </w:t>
      </w:r>
      <w:r w:rsidR="00C65DA3" w:rsidRPr="007E32DE">
        <w:t>één (1)</w:t>
      </w:r>
      <w:r w:rsidR="00150673" w:rsidRPr="007E32DE">
        <w:t xml:space="preserve"> keer met een periode van </w:t>
      </w:r>
      <w:r w:rsidR="00C65DA3" w:rsidRPr="007E32DE">
        <w:t>vijf (5) jaar</w:t>
      </w:r>
      <w:r w:rsidR="00150673" w:rsidRPr="007E32DE">
        <w:t xml:space="preserve">, worden verlengd. De optie tot verlenging </w:t>
      </w:r>
      <w:r w:rsidR="00C65DA3" w:rsidRPr="007E32DE">
        <w:t>is</w:t>
      </w:r>
      <w:r w:rsidR="00150673" w:rsidRPr="007E32DE">
        <w:t xml:space="preserve"> uitsluitend eenzijdig en schriftelijk door Opdrachtgever uit te oefenen uiterlijk drie (3) maanden voor einde van de looptijd</w:t>
      </w:r>
      <w:r w:rsidR="00150673" w:rsidRPr="007E32DE">
        <w:rPr>
          <w:i/>
          <w:iCs/>
        </w:rPr>
        <w:t xml:space="preserve"> </w:t>
      </w:r>
      <w:r w:rsidR="00150673" w:rsidRPr="007E32DE">
        <w:t xml:space="preserve">en geschieden onder gelijkblijvende voorwaarden. De totale contractduur bedraagt niet meer dan </w:t>
      </w:r>
      <w:r w:rsidR="00C65DA3" w:rsidRPr="007E32DE">
        <w:t>15</w:t>
      </w:r>
      <w:r w:rsidR="00150673" w:rsidRPr="007E32DE">
        <w:t xml:space="preserve"> jaar. Indien de verlengingsoptie</w:t>
      </w:r>
      <w:r w:rsidR="00C65DA3" w:rsidRPr="007E32DE">
        <w:t xml:space="preserve"> door Opdrachtgever niet wordt</w:t>
      </w:r>
      <w:r w:rsidR="00150673" w:rsidRPr="007E32DE">
        <w:t xml:space="preserve"> uitgeoefend eindigt de Raam</w:t>
      </w:r>
      <w:r w:rsidR="00C65DA3" w:rsidRPr="007E32DE">
        <w:t>o</w:t>
      </w:r>
      <w:r w:rsidR="00150673" w:rsidRPr="007E32DE">
        <w:t xml:space="preserve">vereenkomst van rechtswege na het verstrijken van de initiële looptijd </w:t>
      </w:r>
      <w:r w:rsidR="00C65DA3" w:rsidRPr="007E32DE">
        <w:t>van tien</w:t>
      </w:r>
      <w:r w:rsidR="00150673" w:rsidRPr="007E32DE">
        <w:t xml:space="preserve"> (1</w:t>
      </w:r>
      <w:r w:rsidR="00C65DA3" w:rsidRPr="007E32DE">
        <w:t>0</w:t>
      </w:r>
      <w:r w:rsidR="00150673" w:rsidRPr="007E32DE">
        <w:t xml:space="preserve">) jaar.  Een verlengde </w:t>
      </w:r>
      <w:r w:rsidR="00FF73EE" w:rsidRPr="007E32DE">
        <w:t>Raamo</w:t>
      </w:r>
      <w:r w:rsidR="00150673" w:rsidRPr="007E32DE">
        <w:t>vereenkomst eindigt van rechtswege op de verlengde einddatum, tenzij deze uiterlijk drie (3) maanden</w:t>
      </w:r>
      <w:r w:rsidR="00150673">
        <w:t xml:space="preserve"> voordien door Opdrachtgever wordt verlengd, als hierboven bedoeld.</w:t>
      </w:r>
    </w:p>
    <w:p w:rsidR="006C0ADD" w:rsidRDefault="006C0ADD" w:rsidP="006C0ADD">
      <w:pPr>
        <w:tabs>
          <w:tab w:val="clear" w:pos="-1440"/>
          <w:tab w:val="clear" w:pos="-720"/>
          <w:tab w:val="clear" w:pos="0"/>
          <w:tab w:val="clear" w:pos="380"/>
          <w:tab w:val="left" w:pos="540"/>
        </w:tabs>
        <w:rPr>
          <w:color w:val="FF0000"/>
        </w:rPr>
      </w:pPr>
    </w:p>
    <w:p w:rsidR="006C0ADD" w:rsidRDefault="006C0ADD" w:rsidP="006C0ADD">
      <w:pPr>
        <w:tabs>
          <w:tab w:val="clear" w:pos="-1440"/>
          <w:tab w:val="clear" w:pos="-720"/>
          <w:tab w:val="clear" w:pos="0"/>
          <w:tab w:val="clear" w:pos="380"/>
          <w:tab w:val="left" w:pos="540"/>
        </w:tabs>
        <w:rPr>
          <w:color w:val="FF0000"/>
        </w:rPr>
      </w:pPr>
    </w:p>
    <w:p w:rsidR="00BE2DEE" w:rsidRDefault="00BE2DEE" w:rsidP="004F59D5">
      <w:pPr>
        <w:numPr>
          <w:ilvl w:val="0"/>
          <w:numId w:val="19"/>
        </w:numPr>
        <w:tabs>
          <w:tab w:val="clear" w:pos="-1440"/>
          <w:tab w:val="clear" w:pos="-720"/>
          <w:tab w:val="clear" w:pos="0"/>
          <w:tab w:val="clear" w:pos="380"/>
          <w:tab w:val="clear" w:pos="930"/>
          <w:tab w:val="left" w:pos="540"/>
        </w:tabs>
        <w:ind w:left="0" w:firstLine="0"/>
        <w:rPr>
          <w:b/>
        </w:rPr>
      </w:pPr>
      <w:r w:rsidRPr="003F7EE9">
        <w:rPr>
          <w:b/>
        </w:rPr>
        <w:t>Prijs en overige financiële bepalingen</w:t>
      </w:r>
    </w:p>
    <w:p w:rsidR="00CE2639" w:rsidRDefault="00CE2639" w:rsidP="00CE2639">
      <w:pPr>
        <w:tabs>
          <w:tab w:val="clear" w:pos="-1440"/>
          <w:tab w:val="clear" w:pos="-720"/>
          <w:tab w:val="clear" w:pos="0"/>
          <w:tab w:val="clear" w:pos="380"/>
          <w:tab w:val="left" w:pos="540"/>
        </w:tabs>
        <w:rPr>
          <w:b/>
        </w:rPr>
      </w:pPr>
    </w:p>
    <w:p w:rsidR="00BE2DEE" w:rsidRPr="00F029FF" w:rsidRDefault="00CE2639" w:rsidP="004F59D5">
      <w:pPr>
        <w:pStyle w:val="StandaardTimesNewRoman"/>
        <w:numPr>
          <w:ilvl w:val="1"/>
          <w:numId w:val="23"/>
        </w:numPr>
        <w:tabs>
          <w:tab w:val="clear" w:pos="720"/>
          <w:tab w:val="left" w:pos="540"/>
        </w:tabs>
        <w:ind w:left="540" w:hanging="540"/>
        <w:rPr>
          <w:rFonts w:ascii="Verdana" w:hAnsi="Verdana"/>
          <w:sz w:val="20"/>
          <w:szCs w:val="20"/>
        </w:rPr>
      </w:pPr>
      <w:r w:rsidRPr="00F029FF">
        <w:rPr>
          <w:rFonts w:ascii="Verdana" w:hAnsi="Verdana"/>
          <w:sz w:val="20"/>
          <w:szCs w:val="20"/>
        </w:rPr>
        <w:t>Opdrachtnemer verricht de Dien</w:t>
      </w:r>
      <w:r w:rsidR="007E32DE" w:rsidRPr="00F029FF">
        <w:rPr>
          <w:rFonts w:ascii="Verdana" w:hAnsi="Verdana"/>
          <w:sz w:val="20"/>
          <w:szCs w:val="20"/>
        </w:rPr>
        <w:t xml:space="preserve">sten tegen een vaste maandprijs per meter zoals deze is opgenomen in de Inschrijving van Opdrachtnemer. </w:t>
      </w:r>
    </w:p>
    <w:p w:rsidR="00BE2DEE" w:rsidRPr="00F029FF" w:rsidRDefault="00BE2DEE" w:rsidP="009D4F52">
      <w:pPr>
        <w:tabs>
          <w:tab w:val="left" w:pos="576"/>
        </w:tabs>
      </w:pPr>
    </w:p>
    <w:p w:rsidR="00BE2DEE" w:rsidRPr="00F029FF" w:rsidRDefault="00BE2DEE" w:rsidP="004F59D5">
      <w:pPr>
        <w:numPr>
          <w:ilvl w:val="1"/>
          <w:numId w:val="22"/>
        </w:numPr>
        <w:tabs>
          <w:tab w:val="clear" w:pos="-1440"/>
          <w:tab w:val="clear" w:pos="-720"/>
          <w:tab w:val="clear" w:pos="0"/>
          <w:tab w:val="clear" w:pos="380"/>
          <w:tab w:val="clear" w:pos="720"/>
          <w:tab w:val="left" w:pos="540"/>
        </w:tabs>
        <w:ind w:left="540" w:hanging="540"/>
      </w:pPr>
      <w:r w:rsidRPr="00F029FF">
        <w:t>De prijs als bedoeld in a</w:t>
      </w:r>
      <w:r w:rsidR="00E70A89" w:rsidRPr="00F029FF">
        <w:t>rtikel 3.1</w:t>
      </w:r>
      <w:r w:rsidRPr="00F029FF">
        <w:t xml:space="preserve"> heeft betrekking op alle door Opdrachtnemer in het kader van deze </w:t>
      </w:r>
      <w:r w:rsidR="00F029FF" w:rsidRPr="00F029FF">
        <w:t>Raamo</w:t>
      </w:r>
      <w:r w:rsidRPr="00F029FF">
        <w:t>vereenkomst te verrichten Diensten</w:t>
      </w:r>
      <w:r w:rsidR="00F029FF" w:rsidRPr="00F029FF">
        <w:t xml:space="preserve"> (en/of leveringen)</w:t>
      </w:r>
      <w:r w:rsidRPr="00F029FF">
        <w:t xml:space="preserve"> en eventueel daarvoor benodigde materialen.</w:t>
      </w:r>
    </w:p>
    <w:p w:rsidR="00BE2DEE" w:rsidRPr="00F029FF" w:rsidRDefault="00BE2DEE" w:rsidP="004F59D5">
      <w:pPr>
        <w:tabs>
          <w:tab w:val="left" w:pos="576"/>
        </w:tabs>
        <w:ind w:left="567" w:hanging="567"/>
      </w:pPr>
      <w:r w:rsidRPr="00F029FF">
        <w:t xml:space="preserve"> </w:t>
      </w:r>
    </w:p>
    <w:p w:rsidR="009D4F52" w:rsidRPr="00F029FF" w:rsidRDefault="009D4F52" w:rsidP="00817EC9">
      <w:pPr>
        <w:numPr>
          <w:ilvl w:val="1"/>
          <w:numId w:val="22"/>
        </w:numPr>
        <w:tabs>
          <w:tab w:val="clear" w:pos="-1440"/>
          <w:tab w:val="clear" w:pos="-720"/>
          <w:tab w:val="clear" w:pos="0"/>
          <w:tab w:val="clear" w:pos="380"/>
          <w:tab w:val="clear" w:pos="720"/>
          <w:tab w:val="left" w:pos="540"/>
        </w:tabs>
        <w:ind w:left="540" w:hanging="540"/>
        <w:rPr>
          <w:iCs/>
        </w:rPr>
      </w:pPr>
      <w:r w:rsidRPr="00F029FF">
        <w:rPr>
          <w:iCs/>
        </w:rPr>
        <w:t xml:space="preserve">De overeengekomen tarieven zijn vast en onveranderlijk gedurende de </w:t>
      </w:r>
      <w:r w:rsidR="004D1684" w:rsidRPr="00F029FF">
        <w:rPr>
          <w:iCs/>
        </w:rPr>
        <w:t xml:space="preserve">eerste twee jaar </w:t>
      </w:r>
      <w:r w:rsidRPr="00F029FF">
        <w:rPr>
          <w:iCs/>
        </w:rPr>
        <w:t xml:space="preserve">van deze </w:t>
      </w:r>
      <w:r w:rsidR="004D1684" w:rsidRPr="00F029FF">
        <w:rPr>
          <w:iCs/>
        </w:rPr>
        <w:t>Raamo</w:t>
      </w:r>
      <w:r w:rsidRPr="00F029FF">
        <w:rPr>
          <w:iCs/>
        </w:rPr>
        <w:t xml:space="preserve">vereenkomst. </w:t>
      </w:r>
      <w:r w:rsidR="004D1684" w:rsidRPr="00F029FF">
        <w:rPr>
          <w:iCs/>
        </w:rPr>
        <w:t>Hierna</w:t>
      </w:r>
      <w:r w:rsidRPr="00F029FF">
        <w:rPr>
          <w:iCs/>
        </w:rPr>
        <w:t xml:space="preserve"> kunnen de overeengekomen tarieven telkens na ommekomst van minimaal een periode van 12 maande</w:t>
      </w:r>
      <w:r w:rsidR="004D1684" w:rsidRPr="00F029FF">
        <w:rPr>
          <w:iCs/>
        </w:rPr>
        <w:t xml:space="preserve">n en voor het </w:t>
      </w:r>
      <w:r w:rsidR="004D1684" w:rsidRPr="00F029FF">
        <w:rPr>
          <w:iCs/>
        </w:rPr>
        <w:lastRenderedPageBreak/>
        <w:t>eerst op 01-01-2022</w:t>
      </w:r>
      <w:r w:rsidRPr="00F029FF">
        <w:rPr>
          <w:iCs/>
        </w:rPr>
        <w:t xml:space="preserve"> worden gewijzigd met een percentage </w:t>
      </w:r>
      <w:r w:rsidR="00912BE2">
        <w:rPr>
          <w:iCs/>
        </w:rPr>
        <w:t xml:space="preserve">maximaal </w:t>
      </w:r>
      <w:r w:rsidRPr="00F029FF">
        <w:rPr>
          <w:iCs/>
        </w:rPr>
        <w:t xml:space="preserve">gelijk aan door het Centraal bureau voor de Statistiek (CBS) gepubliceerde ontwikkeling </w:t>
      </w:r>
      <w:r w:rsidR="00817EC9">
        <w:rPr>
          <w:iCs/>
        </w:rPr>
        <w:t>‘</w:t>
      </w:r>
      <w:r w:rsidR="00912BE2" w:rsidRPr="00912BE2">
        <w:rPr>
          <w:iCs/>
        </w:rPr>
        <w:t>Dienstenprijzen; commerciële dienstverlening en transport, index 2015=100</w:t>
      </w:r>
      <w:r w:rsidR="00817EC9">
        <w:rPr>
          <w:iCs/>
        </w:rPr>
        <w:t>’</w:t>
      </w:r>
      <w:r w:rsidRPr="00F029FF">
        <w:rPr>
          <w:iCs/>
        </w:rPr>
        <w:t xml:space="preserve"> ten opzichte van een jaar eerder (procentuele mutatie jaarcijfers). Een verzoek tot indexatie van tarieven dient uiterlijk 30 november via </w:t>
      </w:r>
      <w:hyperlink r:id="rId9" w:history="1">
        <w:r w:rsidRPr="00F029FF">
          <w:rPr>
            <w:rStyle w:val="Hyperlink"/>
            <w:iCs/>
            <w:color w:val="auto"/>
          </w:rPr>
          <w:t>inkoop@rijnland.net</w:t>
        </w:r>
      </w:hyperlink>
      <w:r w:rsidR="00817EC9" w:rsidRPr="00817EC9">
        <w:rPr>
          <w:rStyle w:val="Hyperlink"/>
          <w:iCs/>
          <w:color w:val="auto"/>
          <w:u w:val="none"/>
        </w:rPr>
        <w:t xml:space="preserve"> (met een cc naar contractmanager Zuiveren)</w:t>
      </w:r>
      <w:r w:rsidRPr="00F029FF">
        <w:rPr>
          <w:iCs/>
        </w:rPr>
        <w:t xml:space="preserve"> te zijn ontvangen. Indien er geen verzoek, of een verzoek na 30 november, is ontvangen vervalt het recht op indexatie.</w:t>
      </w:r>
      <w:r w:rsidR="00817EC9">
        <w:rPr>
          <w:iCs/>
        </w:rPr>
        <w:t xml:space="preserve"> Voordat een indexatie van tarieven kan worden toegevoegd dient deze eerst te zijn goedgekeurd door Opdrachtgever. </w:t>
      </w:r>
    </w:p>
    <w:p w:rsidR="009D4F52" w:rsidRDefault="009D4F52" w:rsidP="004F59D5">
      <w:pPr>
        <w:tabs>
          <w:tab w:val="left" w:pos="576"/>
        </w:tabs>
      </w:pPr>
    </w:p>
    <w:p w:rsidR="00BE2DEE" w:rsidRPr="003F7EE9" w:rsidRDefault="00BE2DEE" w:rsidP="004F59D5">
      <w:pPr>
        <w:numPr>
          <w:ilvl w:val="1"/>
          <w:numId w:val="22"/>
        </w:numPr>
        <w:tabs>
          <w:tab w:val="clear" w:pos="-1440"/>
          <w:tab w:val="clear" w:pos="-720"/>
          <w:tab w:val="clear" w:pos="0"/>
          <w:tab w:val="clear" w:pos="380"/>
          <w:tab w:val="clear" w:pos="720"/>
          <w:tab w:val="left" w:pos="540"/>
        </w:tabs>
        <w:ind w:left="540" w:hanging="540"/>
        <w:rPr>
          <w:color w:val="FF0000"/>
        </w:rPr>
      </w:pPr>
      <w:r w:rsidRPr="00817EC9">
        <w:t>Betaling vindt plaats na ontvangst en acceptatie van het resultaat van de Diensten.</w:t>
      </w:r>
    </w:p>
    <w:p w:rsidR="00BE2DEE" w:rsidRPr="003F7EE9" w:rsidRDefault="00BE2DEE" w:rsidP="004F59D5">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rsidR="00F50398" w:rsidRDefault="00BE2DEE" w:rsidP="004F59D5">
      <w:pPr>
        <w:numPr>
          <w:ilvl w:val="1"/>
          <w:numId w:val="22"/>
        </w:numPr>
        <w:tabs>
          <w:tab w:val="clear" w:pos="-1440"/>
          <w:tab w:val="clear" w:pos="-720"/>
          <w:tab w:val="clear" w:pos="0"/>
          <w:tab w:val="clear" w:pos="380"/>
          <w:tab w:val="clear" w:pos="720"/>
          <w:tab w:val="left" w:pos="540"/>
        </w:tabs>
        <w:ind w:left="540" w:hanging="540"/>
      </w:pPr>
      <w:r w:rsidRPr="003F7EE9">
        <w:t xml:space="preserve">De factuur/facturen </w:t>
      </w:r>
      <w:r w:rsidR="00F50398">
        <w:t xml:space="preserve">graag digitaal aanleveren in één pdf-bestand per e-mail, waarin zowel factuur als bijbehorende (geparafeerde) bijlagen staan. Bij voorkeur inclusief een </w:t>
      </w:r>
      <w:proofErr w:type="spellStart"/>
      <w:r w:rsidR="00F50398">
        <w:t>xml</w:t>
      </w:r>
      <w:proofErr w:type="spellEnd"/>
      <w:r w:rsidR="00F50398">
        <w:t xml:space="preserve"> in UBL2.0 format.</w:t>
      </w:r>
    </w:p>
    <w:p w:rsidR="00F50398" w:rsidRDefault="00F50398" w:rsidP="00F50398">
      <w:pPr>
        <w:tabs>
          <w:tab w:val="clear" w:pos="-1440"/>
          <w:tab w:val="clear" w:pos="-720"/>
          <w:tab w:val="clear" w:pos="0"/>
          <w:tab w:val="clear" w:pos="380"/>
          <w:tab w:val="left" w:pos="540"/>
        </w:tabs>
        <w:ind w:left="540"/>
      </w:pPr>
    </w:p>
    <w:p w:rsidR="00F50398" w:rsidRDefault="00F50398" w:rsidP="00F50398">
      <w:pPr>
        <w:tabs>
          <w:tab w:val="clear" w:pos="-1440"/>
          <w:tab w:val="clear" w:pos="-720"/>
          <w:tab w:val="clear" w:pos="0"/>
          <w:tab w:val="clear" w:pos="380"/>
          <w:tab w:val="left" w:pos="540"/>
        </w:tabs>
        <w:ind w:left="540"/>
      </w:pPr>
      <w:r>
        <w:t xml:space="preserve">Vriendelijk verzoek facturen o.v.v. </w:t>
      </w:r>
      <w:r w:rsidR="00832388">
        <w:rPr>
          <w:b/>
          <w:color w:val="FF0000"/>
        </w:rPr>
        <w:t>&lt;</w:t>
      </w:r>
      <w:r w:rsidRPr="00F50398">
        <w:rPr>
          <w:b/>
          <w:color w:val="FF0000"/>
        </w:rPr>
        <w:t xml:space="preserve">het </w:t>
      </w:r>
      <w:proofErr w:type="spellStart"/>
      <w:r w:rsidRPr="00F50398">
        <w:rPr>
          <w:b/>
          <w:color w:val="FF0000"/>
        </w:rPr>
        <w:t>Prosa</w:t>
      </w:r>
      <w:proofErr w:type="spellEnd"/>
      <w:r w:rsidRPr="00F50398">
        <w:rPr>
          <w:b/>
          <w:color w:val="FF0000"/>
        </w:rPr>
        <w:t>-bestelnummer in&gt;</w:t>
      </w:r>
      <w:r>
        <w:t xml:space="preserve"> te zenden aan: </w:t>
      </w:r>
      <w:hyperlink r:id="rId10" w:history="1">
        <w:r w:rsidRPr="007E202A">
          <w:rPr>
            <w:rStyle w:val="Hyperlink"/>
          </w:rPr>
          <w:t>crediteuren-rijnland@hhsk.nl</w:t>
        </w:r>
      </w:hyperlink>
      <w:r>
        <w:t>.</w:t>
      </w:r>
    </w:p>
    <w:p w:rsidR="00F50398" w:rsidRDefault="00F50398" w:rsidP="00F50398">
      <w:pPr>
        <w:tabs>
          <w:tab w:val="clear" w:pos="-1440"/>
          <w:tab w:val="clear" w:pos="-720"/>
          <w:tab w:val="clear" w:pos="0"/>
          <w:tab w:val="clear" w:pos="380"/>
          <w:tab w:val="left" w:pos="540"/>
        </w:tabs>
        <w:ind w:left="540"/>
      </w:pPr>
    </w:p>
    <w:p w:rsidR="00F50398" w:rsidRDefault="00126805" w:rsidP="004F59D5">
      <w:pPr>
        <w:suppressAutoHyphens/>
        <w:ind w:right="-1"/>
        <w:rPr>
          <w:rStyle w:val="BriefGegevensVariabel"/>
        </w:rPr>
      </w:pPr>
      <w:r w:rsidRPr="003F7EE9">
        <w:rPr>
          <w:rStyle w:val="BriefGegevensVariabel"/>
        </w:rPr>
        <w:tab/>
        <w:t xml:space="preserve">   </w:t>
      </w:r>
      <w:r w:rsidR="00F50398">
        <w:rPr>
          <w:rStyle w:val="BriefGegevensVariabel"/>
          <w:b/>
        </w:rPr>
        <w:t>Factuuradres:</w:t>
      </w:r>
    </w:p>
    <w:p w:rsidR="008E1834" w:rsidRPr="003F7EE9" w:rsidRDefault="00F50398" w:rsidP="004F59D5">
      <w:pPr>
        <w:suppressAutoHyphens/>
        <w:ind w:right="-1"/>
        <w:rPr>
          <w:color w:val="000000"/>
        </w:rPr>
      </w:pPr>
      <w:r>
        <w:rPr>
          <w:color w:val="000000"/>
        </w:rPr>
        <w:tab/>
        <w:t xml:space="preserve">   </w:t>
      </w:r>
      <w:r w:rsidR="008E1834" w:rsidRPr="003F7EE9">
        <w:rPr>
          <w:color w:val="000000"/>
        </w:rPr>
        <w:t>Hoogheemraadschap van Rijnland</w:t>
      </w:r>
    </w:p>
    <w:p w:rsidR="008E1834" w:rsidRPr="003F7EE9" w:rsidRDefault="00126805" w:rsidP="004F59D5">
      <w:pPr>
        <w:suppressAutoHyphens/>
        <w:ind w:right="-1"/>
        <w:rPr>
          <w:color w:val="000000"/>
        </w:rPr>
      </w:pPr>
      <w:r w:rsidRPr="003F7EE9">
        <w:rPr>
          <w:color w:val="000000"/>
        </w:rPr>
        <w:tab/>
        <w:t xml:space="preserve">   </w:t>
      </w:r>
      <w:r w:rsidR="008E1834" w:rsidRPr="003F7EE9">
        <w:rPr>
          <w:color w:val="000000"/>
        </w:rPr>
        <w:t>T.a.v. de Financiële Administratie</w:t>
      </w:r>
    </w:p>
    <w:p w:rsidR="008E1834" w:rsidRPr="003F7EE9" w:rsidRDefault="00126805" w:rsidP="004F59D5">
      <w:pPr>
        <w:tabs>
          <w:tab w:val="left" w:pos="2295"/>
        </w:tabs>
        <w:suppressAutoHyphens/>
        <w:ind w:right="-1"/>
        <w:rPr>
          <w:color w:val="000000"/>
        </w:rPr>
      </w:pPr>
      <w:r w:rsidRPr="003F7EE9">
        <w:rPr>
          <w:color w:val="000000"/>
        </w:rPr>
        <w:tab/>
        <w:t xml:space="preserve">   </w:t>
      </w:r>
      <w:r w:rsidR="007840C4">
        <w:rPr>
          <w:color w:val="000000"/>
        </w:rPr>
        <w:t>Postbus 156</w:t>
      </w:r>
    </w:p>
    <w:p w:rsidR="00126805" w:rsidRDefault="00126805" w:rsidP="004F59D5">
      <w:pPr>
        <w:tabs>
          <w:tab w:val="center" w:pos="4039"/>
        </w:tabs>
        <w:suppressAutoHyphens/>
        <w:ind w:right="-1"/>
        <w:rPr>
          <w:color w:val="000000"/>
        </w:rPr>
      </w:pPr>
      <w:r w:rsidRPr="003F7EE9">
        <w:rPr>
          <w:color w:val="000000"/>
        </w:rPr>
        <w:tab/>
        <w:t xml:space="preserve">   </w:t>
      </w:r>
      <w:r w:rsidR="007840C4">
        <w:rPr>
          <w:color w:val="000000"/>
        </w:rPr>
        <w:t>2300 AD  LEIDEN</w:t>
      </w:r>
    </w:p>
    <w:p w:rsidR="0049673D" w:rsidRPr="0049673D" w:rsidRDefault="0049673D" w:rsidP="004F59D5">
      <w:pPr>
        <w:tabs>
          <w:tab w:val="center" w:pos="4039"/>
        </w:tabs>
        <w:suppressAutoHyphens/>
        <w:ind w:right="-1"/>
        <w:rPr>
          <w:b/>
          <w:color w:val="000000"/>
        </w:rPr>
      </w:pPr>
      <w:r>
        <w:rPr>
          <w:color w:val="000000"/>
        </w:rPr>
        <w:tab/>
        <w:t xml:space="preserve">   </w:t>
      </w:r>
      <w:hyperlink r:id="rId11" w:history="1">
        <w:r w:rsidRPr="0049673D">
          <w:rPr>
            <w:rStyle w:val="Hyperlink"/>
            <w:b/>
          </w:rPr>
          <w:t>crediteuren-rijnland@hhsk.nl</w:t>
        </w:r>
      </w:hyperlink>
    </w:p>
    <w:p w:rsidR="008E1834" w:rsidRPr="003F7EE9" w:rsidRDefault="008E1834" w:rsidP="004F59D5">
      <w:pPr>
        <w:tabs>
          <w:tab w:val="center" w:pos="4039"/>
        </w:tabs>
        <w:suppressAutoHyphens/>
        <w:ind w:right="-1"/>
        <w:rPr>
          <w:color w:val="000000"/>
        </w:rPr>
      </w:pPr>
      <w:r w:rsidRPr="003F7EE9">
        <w:rPr>
          <w:color w:val="000000"/>
        </w:rPr>
        <w:tab/>
      </w:r>
    </w:p>
    <w:p w:rsidR="00F50398" w:rsidRDefault="00126805" w:rsidP="004F59D5">
      <w:pPr>
        <w:ind w:left="567"/>
      </w:pPr>
      <w:r w:rsidRPr="003F7EE9">
        <w:t xml:space="preserve">Facturen zonder vermelding van een </w:t>
      </w:r>
      <w:r w:rsidR="00334391">
        <w:t>orderkenmerk</w:t>
      </w:r>
      <w:r w:rsidRPr="003F7EE9">
        <w:t xml:space="preserve"> worden niet in behandeling genomen.</w:t>
      </w:r>
    </w:p>
    <w:p w:rsidR="008E1834" w:rsidRPr="003F7EE9" w:rsidRDefault="008E1834" w:rsidP="004F59D5">
      <w:pPr>
        <w:ind w:right="-1"/>
      </w:pPr>
    </w:p>
    <w:p w:rsidR="008E1834" w:rsidRPr="003F7EE9" w:rsidRDefault="008E1834" w:rsidP="004F59D5">
      <w:pPr>
        <w:ind w:left="567"/>
      </w:pPr>
    </w:p>
    <w:p w:rsidR="00BE2DEE" w:rsidRPr="003F7EE9" w:rsidRDefault="00BE2DEE" w:rsidP="004F59D5">
      <w:pPr>
        <w:numPr>
          <w:ilvl w:val="0"/>
          <w:numId w:val="15"/>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3F7EE9">
        <w:rPr>
          <w:b/>
        </w:rPr>
        <w:t xml:space="preserve">Contactpersonen </w:t>
      </w:r>
    </w:p>
    <w:p w:rsidR="00BE2DEE" w:rsidRPr="003F7EE9" w:rsidRDefault="00BE2DEE" w:rsidP="004F59D5">
      <w:pPr>
        <w:tabs>
          <w:tab w:val="left" w:pos="576"/>
        </w:tabs>
      </w:pPr>
    </w:p>
    <w:p w:rsidR="00BE2DEE" w:rsidRPr="003F7EE9" w:rsidRDefault="00BE2DEE" w:rsidP="004F59D5">
      <w:pPr>
        <w:numPr>
          <w:ilvl w:val="1"/>
          <w:numId w:val="15"/>
        </w:numPr>
        <w:tabs>
          <w:tab w:val="clear" w:pos="-1440"/>
          <w:tab w:val="clear" w:pos="-720"/>
          <w:tab w:val="clear" w:pos="0"/>
          <w:tab w:val="clear" w:pos="380"/>
        </w:tabs>
      </w:pPr>
      <w:r w:rsidRPr="003F7EE9">
        <w:t>Contactpersoon (c</w:t>
      </w:r>
      <w:r w:rsidR="00F37BBB">
        <w:t>ontract</w:t>
      </w:r>
      <w:r w:rsidR="00832388">
        <w:t>manager</w:t>
      </w:r>
      <w:r w:rsidR="00F37BBB">
        <w:t>) voor Opdrachtgever</w:t>
      </w:r>
      <w:r w:rsidRPr="003F7EE9">
        <w:t xml:space="preserve"> is </w:t>
      </w:r>
      <w:r w:rsidRPr="003F7EE9">
        <w:fldChar w:fldCharType="begin">
          <w:ffData>
            <w:name w:val="Text42"/>
            <w:enabled/>
            <w:calcOnExit w:val="0"/>
            <w:textInput>
              <w:default w:val="datum"/>
            </w:textInput>
          </w:ffData>
        </w:fldChar>
      </w:r>
      <w:r w:rsidRPr="003F7EE9">
        <w:instrText xml:space="preserve"> FORMTEXT </w:instrText>
      </w:r>
      <w:r w:rsidRPr="003F7EE9">
        <w:fldChar w:fldCharType="separate"/>
      </w:r>
      <w:r w:rsidRPr="003F7EE9">
        <w:t>naam + functie</w:t>
      </w:r>
      <w:r w:rsidRPr="003F7EE9">
        <w:fldChar w:fldCharType="end"/>
      </w:r>
    </w:p>
    <w:p w:rsidR="00126805" w:rsidRPr="003F7EE9" w:rsidRDefault="00BE2DEE" w:rsidP="004F59D5">
      <w:pPr>
        <w:tabs>
          <w:tab w:val="left" w:pos="576"/>
        </w:tabs>
      </w:pPr>
      <w:r w:rsidRPr="003F7EE9">
        <w:tab/>
      </w:r>
      <w:r w:rsidR="007351CD" w:rsidRPr="003F7EE9">
        <w:tab/>
      </w:r>
      <w:r w:rsidRPr="003F7EE9">
        <w:t>Contactpersoon (ac</w:t>
      </w:r>
      <w:r w:rsidR="00F37BBB">
        <w:t>countmanager) voor Opdrachtnemer</w:t>
      </w:r>
      <w:r w:rsidRPr="003F7EE9">
        <w:t xml:space="preserve"> is </w:t>
      </w:r>
      <w:r w:rsidRPr="003F7EE9">
        <w:fldChar w:fldCharType="begin">
          <w:ffData>
            <w:name w:val="Text42"/>
            <w:enabled/>
            <w:calcOnExit w:val="0"/>
            <w:textInput>
              <w:default w:val="datum"/>
            </w:textInput>
          </w:ffData>
        </w:fldChar>
      </w:r>
      <w:r w:rsidRPr="003F7EE9">
        <w:instrText xml:space="preserve"> FORMTEXT </w:instrText>
      </w:r>
      <w:r w:rsidRPr="003F7EE9">
        <w:fldChar w:fldCharType="separate"/>
      </w:r>
      <w:r w:rsidRPr="003F7EE9">
        <w:t>naam + functie</w:t>
      </w:r>
      <w:r w:rsidRPr="003F7EE9">
        <w:fldChar w:fldCharType="end"/>
      </w:r>
      <w:r w:rsidRPr="003F7EE9">
        <w:t xml:space="preserve">  </w:t>
      </w:r>
    </w:p>
    <w:p w:rsidR="00126805" w:rsidRPr="003F7EE9" w:rsidRDefault="00126805" w:rsidP="004F59D5">
      <w:pPr>
        <w:tabs>
          <w:tab w:val="clear" w:pos="-1440"/>
          <w:tab w:val="clear" w:pos="-720"/>
          <w:tab w:val="clear" w:pos="0"/>
          <w:tab w:val="clear" w:pos="380"/>
        </w:tabs>
      </w:pPr>
    </w:p>
    <w:p w:rsidR="00BE2DEE" w:rsidRPr="003F7EE9" w:rsidRDefault="00BE2DEE" w:rsidP="004F59D5">
      <w:pPr>
        <w:tabs>
          <w:tab w:val="left" w:pos="576"/>
        </w:tabs>
      </w:pPr>
    </w:p>
    <w:p w:rsidR="00BE2DEE" w:rsidRPr="003F7EE9" w:rsidRDefault="00BE2DEE" w:rsidP="004F59D5">
      <w:pPr>
        <w:tabs>
          <w:tab w:val="left" w:pos="567"/>
          <w:tab w:val="left" w:pos="720"/>
        </w:tabs>
      </w:pPr>
      <w:r w:rsidRPr="003F7EE9">
        <w:tab/>
      </w:r>
    </w:p>
    <w:p w:rsidR="00BE2DEE" w:rsidRPr="003F7EE9" w:rsidRDefault="00BE2DEE" w:rsidP="004F59D5">
      <w:pPr>
        <w:numPr>
          <w:ilvl w:val="0"/>
          <w:numId w:val="15"/>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3F7EE9">
        <w:rPr>
          <w:b/>
        </w:rPr>
        <w:t>Tijden en plaats werkzaamheden</w:t>
      </w:r>
    </w:p>
    <w:p w:rsidR="00BE2DEE" w:rsidRPr="003F7EE9" w:rsidRDefault="00BE2DEE" w:rsidP="004F59D5">
      <w:pPr>
        <w:tabs>
          <w:tab w:val="left" w:pos="567"/>
        </w:tabs>
      </w:pPr>
    </w:p>
    <w:p w:rsidR="00BE2DEE" w:rsidRPr="003F7EE9" w:rsidRDefault="00BE2DEE" w:rsidP="004F59D5">
      <w:pPr>
        <w:numPr>
          <w:ilvl w:val="1"/>
          <w:numId w:val="15"/>
        </w:numPr>
        <w:tabs>
          <w:tab w:val="clear" w:pos="-1440"/>
          <w:tab w:val="clear" w:pos="-720"/>
          <w:tab w:val="clear" w:pos="0"/>
          <w:tab w:val="clear" w:pos="380"/>
        </w:tabs>
      </w:pPr>
      <w:r w:rsidRPr="003F7EE9">
        <w:t xml:space="preserve">Indien de Diensten worden verricht </w:t>
      </w:r>
      <w:r w:rsidR="00832388">
        <w:t xml:space="preserve">op </w:t>
      </w:r>
      <w:r w:rsidR="00373214">
        <w:t>locatie</w:t>
      </w:r>
      <w:r w:rsidR="00832388">
        <w:t>(s)</w:t>
      </w:r>
      <w:r w:rsidRPr="003F7EE9">
        <w:t xml:space="preserv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rsidR="00BE2DEE" w:rsidRPr="003F7EE9" w:rsidRDefault="00BE2DEE" w:rsidP="004F59D5">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00912C92" w:rsidRPr="003F7EE9" w:rsidRDefault="00912C92" w:rsidP="004F59D5">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00BE2DEE" w:rsidRPr="003F7EE9" w:rsidRDefault="00BE2DEE" w:rsidP="004F59D5">
      <w:pPr>
        <w:numPr>
          <w:ilvl w:val="0"/>
          <w:numId w:val="15"/>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3F7EE9">
        <w:rPr>
          <w:b/>
        </w:rPr>
        <w:t>Van toepassing zijnde Voorwaarden</w:t>
      </w:r>
    </w:p>
    <w:p w:rsidR="00BE2DEE" w:rsidRPr="003F7EE9" w:rsidRDefault="00BE2DEE" w:rsidP="004F59D5">
      <w:pPr>
        <w:tabs>
          <w:tab w:val="left" w:pos="567"/>
        </w:tabs>
      </w:pPr>
    </w:p>
    <w:p w:rsidR="007D7D58" w:rsidRDefault="00BE2DEE" w:rsidP="004F59D5">
      <w:pPr>
        <w:numPr>
          <w:ilvl w:val="1"/>
          <w:numId w:val="15"/>
        </w:numPr>
        <w:tabs>
          <w:tab w:val="clear" w:pos="-1440"/>
          <w:tab w:val="clear" w:pos="-720"/>
          <w:tab w:val="clear" w:pos="0"/>
          <w:tab w:val="clear" w:pos="380"/>
          <w:tab w:val="left" w:pos="540"/>
        </w:tabs>
      </w:pPr>
      <w:r w:rsidRPr="00EC08CA">
        <w:t xml:space="preserve">Op deze </w:t>
      </w:r>
      <w:r w:rsidR="00EC08CA" w:rsidRPr="00EC08CA">
        <w:t>Raamo</w:t>
      </w:r>
      <w:r w:rsidRPr="00EC08CA">
        <w:t xml:space="preserve">vereenkomst zijn uitsluitend van toepassing de “Algemene Waterschapsvoorwaarden voor het verstrekken van opdrachten tot </w:t>
      </w:r>
      <w:r w:rsidR="00E0462D" w:rsidRPr="00EC08CA">
        <w:t>het verrichten van Dien</w:t>
      </w:r>
      <w:r w:rsidR="008C44EE" w:rsidRPr="00EC08CA">
        <w:t>sten 2018 (AWVODI-2018</w:t>
      </w:r>
      <w:r w:rsidRPr="00EC08CA">
        <w:t xml:space="preserve">)”, voor zover daarvan in deze </w:t>
      </w:r>
      <w:r w:rsidR="00EC08CA" w:rsidRPr="00EC08CA">
        <w:t>Raamo</w:t>
      </w:r>
      <w:r w:rsidRPr="00EC08CA">
        <w:t xml:space="preserve">vereenkomst niet wordt afgeweken. De (eventuele) algemene en bijzondere voorwaarden van Opdrachtnemer </w:t>
      </w:r>
      <w:r w:rsidRPr="003F7EE9">
        <w:t>worden uitgesloten.</w:t>
      </w:r>
    </w:p>
    <w:p w:rsidR="00BE2DEE" w:rsidRDefault="00BE2DEE" w:rsidP="004F59D5">
      <w:pPr>
        <w:tabs>
          <w:tab w:val="left" w:pos="567"/>
        </w:tabs>
        <w:ind w:left="360"/>
      </w:pPr>
    </w:p>
    <w:p w:rsidR="00D71A03" w:rsidRDefault="00D71A03" w:rsidP="004F59D5">
      <w:pPr>
        <w:tabs>
          <w:tab w:val="left" w:pos="567"/>
        </w:tabs>
        <w:ind w:left="360"/>
      </w:pPr>
    </w:p>
    <w:p w:rsidR="00D71A03" w:rsidRPr="003F7EE9" w:rsidRDefault="00D71A03" w:rsidP="004F59D5">
      <w:pPr>
        <w:tabs>
          <w:tab w:val="left" w:pos="567"/>
        </w:tabs>
        <w:ind w:left="360"/>
      </w:pPr>
      <w:bookmarkStart w:id="8" w:name="_GoBack"/>
      <w:bookmarkEnd w:id="8"/>
    </w:p>
    <w:p w:rsidR="00BE2DEE" w:rsidRPr="003F7EE9" w:rsidRDefault="00BE2DEE" w:rsidP="004F59D5">
      <w:pPr>
        <w:numPr>
          <w:ilvl w:val="0"/>
          <w:numId w:val="15"/>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3F7EE9">
        <w:rPr>
          <w:b/>
        </w:rPr>
        <w:lastRenderedPageBreak/>
        <w:t>Integriteitsverklaring</w:t>
      </w:r>
    </w:p>
    <w:p w:rsidR="00BE2DEE" w:rsidRPr="003F7EE9" w:rsidRDefault="00BE2DEE" w:rsidP="004F59D5">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006C0ADD" w:rsidRDefault="00BE2DEE" w:rsidP="00150673">
      <w:pPr>
        <w:numPr>
          <w:ilvl w:val="1"/>
          <w:numId w:val="15"/>
        </w:numPr>
        <w:tabs>
          <w:tab w:val="clear" w:pos="-1440"/>
          <w:tab w:val="clear" w:pos="-720"/>
          <w:tab w:val="clear" w:pos="0"/>
          <w:tab w:val="clear" w:pos="380"/>
          <w:tab w:val="clear" w:pos="570"/>
          <w:tab w:val="left" w:pos="567"/>
        </w:tabs>
      </w:pPr>
      <w:r w:rsidRPr="003F7EE9">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rsidR="00F50398" w:rsidRDefault="00F50398" w:rsidP="00F50398">
      <w:pPr>
        <w:tabs>
          <w:tab w:val="clear" w:pos="-1440"/>
          <w:tab w:val="clear" w:pos="-720"/>
          <w:tab w:val="clear" w:pos="0"/>
          <w:tab w:val="clear" w:pos="380"/>
        </w:tabs>
        <w:ind w:left="570"/>
      </w:pPr>
    </w:p>
    <w:p w:rsidR="00BE2DEE" w:rsidRPr="00EC08CA" w:rsidRDefault="00BE2DEE" w:rsidP="006C0ADD">
      <w:pPr>
        <w:tabs>
          <w:tab w:val="clear" w:pos="-1440"/>
          <w:tab w:val="clear" w:pos="-720"/>
          <w:tab w:val="clear" w:pos="0"/>
          <w:tab w:val="clear" w:pos="380"/>
        </w:tabs>
      </w:pPr>
    </w:p>
    <w:p w:rsidR="006C0ADD" w:rsidRPr="00EC08CA" w:rsidRDefault="006C0ADD" w:rsidP="006C0ADD">
      <w:pPr>
        <w:numPr>
          <w:ilvl w:val="0"/>
          <w:numId w:val="15"/>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EC08CA">
        <w:rPr>
          <w:b/>
        </w:rPr>
        <w:t xml:space="preserve">Medewerkingsplicht bij einde </w:t>
      </w:r>
      <w:r w:rsidR="00EC08CA" w:rsidRPr="00EC08CA">
        <w:rPr>
          <w:b/>
        </w:rPr>
        <w:t>Raamo</w:t>
      </w:r>
      <w:r w:rsidRPr="00EC08CA">
        <w:rPr>
          <w:b/>
        </w:rPr>
        <w:t>vereenkomst</w:t>
      </w:r>
    </w:p>
    <w:p w:rsidR="006C0ADD" w:rsidRDefault="006C0ADD" w:rsidP="006C0ADD">
      <w:pPr>
        <w:tabs>
          <w:tab w:val="clear" w:pos="-1440"/>
          <w:tab w:val="clear" w:pos="-720"/>
          <w:tab w:val="clear" w:pos="0"/>
          <w:tab w:val="clear" w:pos="38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006C0ADD" w:rsidRPr="006C0ADD" w:rsidRDefault="006C0ADD" w:rsidP="006C0ADD">
      <w:pPr>
        <w:numPr>
          <w:ilvl w:val="1"/>
          <w:numId w:val="15"/>
        </w:numPr>
        <w:tabs>
          <w:tab w:val="clear" w:pos="-1440"/>
          <w:tab w:val="clear" w:pos="-720"/>
          <w:tab w:val="clear" w:pos="0"/>
          <w:tab w:val="clear" w:pos="380"/>
          <w:tab w:val="clear" w:pos="570"/>
          <w:tab w:val="left" w:pos="567"/>
        </w:tabs>
      </w:pPr>
      <w:r w:rsidRPr="006C0ADD">
        <w:t>In aanvulling op artikel 11 lid 4 van de AWVODI-2018 verplicht Opdrachtnemer zich Opdrachtgever van alle informatie te voorzien die nodig is om in een nieuwe aanbesteding van de Diensten een level-</w:t>
      </w:r>
      <w:proofErr w:type="spellStart"/>
      <w:r w:rsidRPr="006C0ADD">
        <w:t>playing</w:t>
      </w:r>
      <w:proofErr w:type="spellEnd"/>
      <w:r w:rsidRPr="006C0ADD">
        <w:t>-field te waarborgen om alle inschrijvers op een gelijke wijze te behandelen, behoudens informatie die in het normaal handelsverkeer als bedrijfsvertrouwelijke informatie wordt aangemerkt en bij openbaarmaking de belangen van Opdrachtnemer kunnen schaden.</w:t>
      </w:r>
    </w:p>
    <w:p w:rsidR="006C0ADD" w:rsidRPr="006C0ADD" w:rsidRDefault="006C0ADD" w:rsidP="006C0ADD">
      <w:pPr>
        <w:tabs>
          <w:tab w:val="clear" w:pos="-1440"/>
          <w:tab w:val="clear" w:pos="-720"/>
          <w:tab w:val="clear" w:pos="0"/>
          <w:tab w:val="clear" w:pos="380"/>
          <w:tab w:val="left" w:pos="567"/>
        </w:tabs>
        <w:ind w:left="570"/>
      </w:pPr>
    </w:p>
    <w:p w:rsidR="00BE2DEE" w:rsidRPr="003F7EE9" w:rsidRDefault="00BE2DEE" w:rsidP="004F59D5">
      <w:pPr>
        <w:tabs>
          <w:tab w:val="clear" w:pos="-1440"/>
          <w:tab w:val="clear" w:pos="-720"/>
          <w:tab w:val="clear" w:pos="0"/>
          <w:tab w:val="clear" w:pos="380"/>
          <w:tab w:val="left" w:pos="567"/>
        </w:tabs>
        <w:ind w:left="570"/>
      </w:pPr>
    </w:p>
    <w:p w:rsidR="00BE2DEE" w:rsidRPr="003F7EE9" w:rsidRDefault="00BE2DEE" w:rsidP="004F59D5">
      <w:pPr>
        <w:numPr>
          <w:ilvl w:val="0"/>
          <w:numId w:val="15"/>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3F7EE9">
        <w:rPr>
          <w:b/>
        </w:rPr>
        <w:t>Slotbepaling</w:t>
      </w:r>
    </w:p>
    <w:p w:rsidR="00BE2DEE" w:rsidRPr="00373214" w:rsidRDefault="00BE2DEE" w:rsidP="004F59D5">
      <w:pPr>
        <w:tabs>
          <w:tab w:val="left" w:pos="567"/>
        </w:tabs>
      </w:pPr>
    </w:p>
    <w:p w:rsidR="006C0ADD" w:rsidRPr="00373214" w:rsidRDefault="006C0ADD" w:rsidP="004F59D5">
      <w:pPr>
        <w:numPr>
          <w:ilvl w:val="1"/>
          <w:numId w:val="15"/>
        </w:numPr>
        <w:tabs>
          <w:tab w:val="clear" w:pos="-1440"/>
          <w:tab w:val="clear" w:pos="-720"/>
          <w:tab w:val="clear" w:pos="0"/>
          <w:tab w:val="clear" w:pos="380"/>
          <w:tab w:val="clear" w:pos="570"/>
          <w:tab w:val="left" w:pos="540"/>
        </w:tabs>
        <w:ind w:left="540" w:hanging="540"/>
      </w:pPr>
      <w:r w:rsidRPr="00373214">
        <w:t xml:space="preserve">Op deze </w:t>
      </w:r>
      <w:r w:rsidR="00EC08CA" w:rsidRPr="00373214">
        <w:t>Raamo</w:t>
      </w:r>
      <w:r w:rsidRPr="00373214">
        <w:t>vereenkomst is Nederlands recht van toepassing.</w:t>
      </w:r>
    </w:p>
    <w:p w:rsidR="006C0ADD" w:rsidRPr="00373214" w:rsidRDefault="006C0ADD" w:rsidP="006C0ADD">
      <w:pPr>
        <w:tabs>
          <w:tab w:val="clear" w:pos="-1440"/>
          <w:tab w:val="clear" w:pos="-720"/>
          <w:tab w:val="clear" w:pos="0"/>
          <w:tab w:val="clear" w:pos="380"/>
          <w:tab w:val="left" w:pos="540"/>
        </w:tabs>
        <w:ind w:left="540"/>
      </w:pPr>
    </w:p>
    <w:p w:rsidR="006C0ADD" w:rsidRDefault="00BE2DEE" w:rsidP="006C0ADD">
      <w:pPr>
        <w:numPr>
          <w:ilvl w:val="1"/>
          <w:numId w:val="15"/>
        </w:numPr>
        <w:tabs>
          <w:tab w:val="clear" w:pos="-1440"/>
          <w:tab w:val="clear" w:pos="-720"/>
          <w:tab w:val="clear" w:pos="0"/>
          <w:tab w:val="clear" w:pos="380"/>
          <w:tab w:val="clear" w:pos="570"/>
          <w:tab w:val="left" w:pos="540"/>
        </w:tabs>
        <w:ind w:left="540" w:hanging="540"/>
      </w:pPr>
      <w:r w:rsidRPr="00373214">
        <w:t>In aanv</w:t>
      </w:r>
      <w:r w:rsidR="008C44EE" w:rsidRPr="00373214">
        <w:t>ulling op artikel 20 AWVODI-2018</w:t>
      </w:r>
      <w:r w:rsidRPr="00373214">
        <w:t xml:space="preserve"> geldt dat in alle gevallen van voortijdige beëindiging van deze </w:t>
      </w:r>
      <w:r w:rsidR="00EC08CA" w:rsidRPr="00373214">
        <w:t>Raamo</w:t>
      </w:r>
      <w:r w:rsidRPr="00373214">
        <w:t xml:space="preserve">vereenkomst Opdrachtgever van Opdrachtnemer kan verlangen dat deze de Diensten op een zodanige wijze afrondt en de resultaten zodanig overdraagt aan Opdrachtgever of een door hem aan te wijzen derde, dat onbelemmerde voortzetting van de </w:t>
      </w:r>
      <w:r w:rsidRPr="003F7EE9">
        <w:t>opdracht mogelijk is.</w:t>
      </w:r>
    </w:p>
    <w:p w:rsidR="006C0ADD" w:rsidRDefault="006C0ADD" w:rsidP="006C0ADD">
      <w:pPr>
        <w:tabs>
          <w:tab w:val="clear" w:pos="-1440"/>
          <w:tab w:val="clear" w:pos="-720"/>
          <w:tab w:val="clear" w:pos="0"/>
          <w:tab w:val="clear" w:pos="380"/>
          <w:tab w:val="left" w:pos="540"/>
        </w:tabs>
        <w:ind w:left="540"/>
      </w:pPr>
    </w:p>
    <w:p w:rsidR="006C0ADD" w:rsidRPr="00373214" w:rsidRDefault="006C0ADD" w:rsidP="006C0ADD">
      <w:pPr>
        <w:numPr>
          <w:ilvl w:val="1"/>
          <w:numId w:val="15"/>
        </w:numPr>
        <w:tabs>
          <w:tab w:val="clear" w:pos="-1440"/>
          <w:tab w:val="clear" w:pos="-720"/>
          <w:tab w:val="clear" w:pos="0"/>
          <w:tab w:val="clear" w:pos="380"/>
          <w:tab w:val="clear" w:pos="570"/>
          <w:tab w:val="left" w:pos="540"/>
        </w:tabs>
        <w:ind w:left="540" w:hanging="540"/>
      </w:pPr>
      <w:r w:rsidRPr="00373214">
        <w:t xml:space="preserve">Alle geschillen welke mochten ontstaan naar aanleiding van deze </w:t>
      </w:r>
      <w:r w:rsidR="00EC08CA" w:rsidRPr="00373214">
        <w:t>Raamo</w:t>
      </w:r>
      <w:r w:rsidRPr="00373214">
        <w:t>vereenkomst dan wel nadere overeenkomsten die daarvan het gevolg mochten zijn, zullen worden beslecht door de bevoegde rechter in het arrondissement van rechtbank te ’s-Gravenhage.</w:t>
      </w:r>
    </w:p>
    <w:p w:rsidR="00BE2DEE" w:rsidRPr="00373214" w:rsidRDefault="00BE2DEE" w:rsidP="004F59D5">
      <w:pPr>
        <w:tabs>
          <w:tab w:val="left" w:pos="540"/>
        </w:tabs>
        <w:ind w:left="540" w:hanging="540"/>
      </w:pPr>
    </w:p>
    <w:p w:rsidR="00BE2DEE" w:rsidRPr="00373214" w:rsidRDefault="00BE2DEE" w:rsidP="004F59D5">
      <w:pPr>
        <w:numPr>
          <w:ilvl w:val="1"/>
          <w:numId w:val="15"/>
        </w:numPr>
        <w:tabs>
          <w:tab w:val="clear" w:pos="-1440"/>
          <w:tab w:val="clear" w:pos="-720"/>
          <w:tab w:val="clear" w:pos="0"/>
          <w:tab w:val="clear" w:pos="380"/>
          <w:tab w:val="clear" w:pos="570"/>
          <w:tab w:val="left" w:pos="540"/>
        </w:tabs>
        <w:ind w:left="540" w:hanging="540"/>
      </w:pPr>
      <w:r w:rsidRPr="00373214">
        <w:t xml:space="preserve">Afwijkingen van deze </w:t>
      </w:r>
      <w:r w:rsidR="001F5D7E" w:rsidRPr="00373214">
        <w:t>Raamo</w:t>
      </w:r>
      <w:r w:rsidRPr="00373214">
        <w:t xml:space="preserve">vereenkomst zijn slechts bindend voor </w:t>
      </w:r>
      <w:r w:rsidR="00F37BBB" w:rsidRPr="00373214">
        <w:t>zover zij uitdrukkelijk tussen P</w:t>
      </w:r>
      <w:r w:rsidRPr="00373214">
        <w:t>artijen schriftelijk zijn overeengekomen.</w:t>
      </w:r>
    </w:p>
    <w:p w:rsidR="00BE2DEE" w:rsidRPr="00373214" w:rsidRDefault="00BE2DEE" w:rsidP="004F59D5">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rsidR="00BE2DEE" w:rsidRPr="00373214" w:rsidRDefault="00BE2DEE" w:rsidP="004F59D5">
      <w:pPr>
        <w:numPr>
          <w:ilvl w:val="1"/>
          <w:numId w:val="15"/>
        </w:numPr>
        <w:tabs>
          <w:tab w:val="clear" w:pos="-1440"/>
          <w:tab w:val="clear" w:pos="-720"/>
          <w:tab w:val="clear" w:pos="0"/>
          <w:tab w:val="clear" w:pos="380"/>
          <w:tab w:val="clear" w:pos="570"/>
          <w:tab w:val="left" w:pos="540"/>
        </w:tabs>
        <w:ind w:left="540" w:hanging="540"/>
      </w:pPr>
      <w:r w:rsidRPr="00373214">
        <w:t xml:space="preserve">Door ondertekening van deze </w:t>
      </w:r>
      <w:r w:rsidR="001F5D7E" w:rsidRPr="00373214">
        <w:t>Raamo</w:t>
      </w:r>
      <w:r w:rsidRPr="00373214">
        <w:t xml:space="preserve">vereenkomst vervallen </w:t>
      </w:r>
      <w:r w:rsidR="00F37BBB" w:rsidRPr="00373214">
        <w:t>alle eventueel eerder door P</w:t>
      </w:r>
      <w:r w:rsidRPr="00373214">
        <w:t>artijen gemaakte mondelinge en schriftelijke afspraken omtrent de hierbij overeengekomen Diensten.</w:t>
      </w:r>
    </w:p>
    <w:p w:rsidR="00BE2DEE" w:rsidRPr="003F7EE9" w:rsidRDefault="00BE2DEE" w:rsidP="004F59D5">
      <w:pPr>
        <w:tabs>
          <w:tab w:val="left" w:pos="540"/>
        </w:tabs>
        <w:rPr>
          <w:i/>
          <w:spacing w:val="6"/>
        </w:rPr>
      </w:pPr>
    </w:p>
    <w:p w:rsidR="00BE2DEE" w:rsidRPr="003F7EE9" w:rsidRDefault="00BE2DEE" w:rsidP="004F59D5">
      <w:pPr>
        <w:tabs>
          <w:tab w:val="left" w:pos="540"/>
        </w:tabs>
      </w:pPr>
    </w:p>
    <w:p w:rsidR="00BE2DEE" w:rsidRPr="003F7EE9" w:rsidRDefault="00BE2DEE" w:rsidP="004F59D5">
      <w:pPr>
        <w:tabs>
          <w:tab w:val="left" w:pos="540"/>
        </w:tabs>
      </w:pPr>
      <w:r w:rsidRPr="003F7EE9">
        <w:t>Aldus op de laatste van de twee hierna genoemde data overeengekomen en in tweevoud ondertekend,</w:t>
      </w:r>
    </w:p>
    <w:p w:rsidR="00BE2DEE" w:rsidRPr="003F7EE9" w:rsidRDefault="00BE2DEE" w:rsidP="004F59D5">
      <w:pPr>
        <w:tabs>
          <w:tab w:val="left" w:pos="567"/>
        </w:tabs>
      </w:pPr>
    </w:p>
    <w:p w:rsidR="00BE2DEE" w:rsidRPr="003F7EE9" w:rsidRDefault="00BE2DEE" w:rsidP="004F59D5">
      <w:pPr>
        <w:tabs>
          <w:tab w:val="left" w:pos="567"/>
        </w:tabs>
      </w:pPr>
    </w:p>
    <w:p w:rsidR="00BE2DEE" w:rsidRPr="003F7EE9" w:rsidRDefault="00BE2DEE" w:rsidP="004F59D5">
      <w:pPr>
        <w:tabs>
          <w:tab w:val="left" w:pos="567"/>
          <w:tab w:val="left" w:pos="4678"/>
        </w:tabs>
      </w:pPr>
      <w:r w:rsidRPr="003F7EE9">
        <w:t xml:space="preserve">Leiden, </w:t>
      </w:r>
      <w:proofErr w:type="spellStart"/>
      <w:r w:rsidRPr="003F7EE9">
        <w:t>d.d</w:t>
      </w:r>
      <w:proofErr w:type="spellEnd"/>
      <w:r w:rsidRPr="003F7EE9">
        <w:t>……………</w:t>
      </w:r>
      <w:r w:rsidRPr="003F7EE9">
        <w:tab/>
      </w:r>
      <w:r w:rsidRPr="003F7EE9">
        <w:tab/>
      </w:r>
      <w:proofErr w:type="spellStart"/>
      <w:r w:rsidRPr="003F7EE9">
        <w:t>d.d</w:t>
      </w:r>
      <w:proofErr w:type="spellEnd"/>
      <w:r w:rsidRPr="003F7EE9">
        <w:t>………….</w:t>
      </w:r>
    </w:p>
    <w:p w:rsidR="00BE2DEE" w:rsidRPr="003F7EE9" w:rsidRDefault="00BE2DEE" w:rsidP="004F59D5">
      <w:pPr>
        <w:tabs>
          <w:tab w:val="left" w:pos="4752"/>
        </w:tabs>
      </w:pPr>
    </w:p>
    <w:p w:rsidR="00BE2DEE" w:rsidRPr="003F7EE9" w:rsidRDefault="00BE2DEE" w:rsidP="004F59D5">
      <w:pPr>
        <w:tabs>
          <w:tab w:val="left" w:pos="4111"/>
        </w:tabs>
        <w:rPr>
          <w:spacing w:val="2"/>
        </w:rPr>
      </w:pPr>
      <w:r w:rsidRPr="003F7EE9">
        <w:t>Namens dijkgraaf en hoogheemraden,</w:t>
      </w:r>
      <w:r w:rsidRPr="003F7EE9">
        <w:tab/>
      </w:r>
      <w:r w:rsidRPr="003F7EE9">
        <w:tab/>
      </w:r>
      <w:r w:rsidRPr="003F7EE9">
        <w:tab/>
      </w:r>
      <w:r w:rsidRPr="003F7EE9">
        <w:fldChar w:fldCharType="begin">
          <w:ffData>
            <w:name w:val=""/>
            <w:enabled/>
            <w:calcOnExit w:val="0"/>
            <w:textInput>
              <w:default w:val="&lt;naam Opdrachtnemer&gt;"/>
            </w:textInput>
          </w:ffData>
        </w:fldChar>
      </w:r>
      <w:r w:rsidRPr="003F7EE9">
        <w:instrText xml:space="preserve"> FORMTEXT </w:instrText>
      </w:r>
      <w:r w:rsidRPr="003F7EE9">
        <w:fldChar w:fldCharType="separate"/>
      </w:r>
      <w:r w:rsidRPr="003F7EE9">
        <w:rPr>
          <w:noProof/>
        </w:rPr>
        <w:t>&lt;naam Opdrachtnemer&gt;</w:t>
      </w:r>
      <w:r w:rsidRPr="003F7EE9">
        <w:fldChar w:fldCharType="end"/>
      </w:r>
      <w:r w:rsidRPr="003F7EE9">
        <w:t>,</w:t>
      </w:r>
    </w:p>
    <w:p w:rsidR="00BE2DEE" w:rsidRPr="003F7EE9" w:rsidRDefault="00BE2DEE" w:rsidP="004F59D5">
      <w:pPr>
        <w:tabs>
          <w:tab w:val="left" w:pos="4111"/>
        </w:tabs>
      </w:pPr>
    </w:p>
    <w:p w:rsidR="00BE2DEE" w:rsidRPr="003F7EE9" w:rsidRDefault="00BE2DEE" w:rsidP="004F59D5">
      <w:pPr>
        <w:tabs>
          <w:tab w:val="left" w:pos="4111"/>
        </w:tabs>
      </w:pPr>
    </w:p>
    <w:p w:rsidR="00BE2DEE" w:rsidRPr="003F7EE9" w:rsidRDefault="00BE2DEE" w:rsidP="004F59D5">
      <w:pPr>
        <w:tabs>
          <w:tab w:val="left" w:pos="4111"/>
        </w:tabs>
      </w:pPr>
    </w:p>
    <w:p w:rsidR="00BE2DEE" w:rsidRPr="003F7EE9" w:rsidRDefault="00BE2DEE" w:rsidP="004F59D5">
      <w:pPr>
        <w:tabs>
          <w:tab w:val="left" w:pos="4111"/>
        </w:tabs>
      </w:pPr>
      <w:r w:rsidRPr="003F7EE9">
        <w:fldChar w:fldCharType="begin">
          <w:ffData>
            <w:name w:val=""/>
            <w:enabled/>
            <w:calcOnExit w:val="0"/>
            <w:textInput>
              <w:default w:val="&lt;functienaam ondertekenaar&gt;"/>
            </w:textInput>
          </w:ffData>
        </w:fldChar>
      </w:r>
      <w:r w:rsidRPr="003F7EE9">
        <w:instrText xml:space="preserve"> FORMTEXT </w:instrText>
      </w:r>
      <w:r w:rsidRPr="003F7EE9">
        <w:fldChar w:fldCharType="separate"/>
      </w:r>
      <w:r w:rsidRPr="003F7EE9">
        <w:rPr>
          <w:noProof/>
        </w:rPr>
        <w:t>&lt;functienaam ondertekenaar&gt;</w:t>
      </w:r>
      <w:r w:rsidRPr="003F7EE9">
        <w:fldChar w:fldCharType="end"/>
      </w:r>
      <w:r w:rsidRPr="003F7EE9">
        <w:rPr>
          <w:spacing w:val="2"/>
        </w:rPr>
        <w:t>,</w:t>
      </w:r>
      <w:r w:rsidRPr="003F7EE9">
        <w:rPr>
          <w:spacing w:val="2"/>
        </w:rPr>
        <w:tab/>
      </w:r>
      <w:r w:rsidRPr="003F7EE9">
        <w:rPr>
          <w:spacing w:val="2"/>
        </w:rPr>
        <w:tab/>
      </w:r>
      <w:r w:rsidRPr="003F7EE9">
        <w:rPr>
          <w:spacing w:val="2"/>
        </w:rPr>
        <w:tab/>
      </w:r>
      <w:r w:rsidRPr="003F7EE9">
        <w:fldChar w:fldCharType="begin">
          <w:ffData>
            <w:name w:val=""/>
            <w:enabled/>
            <w:calcOnExit w:val="0"/>
            <w:textInput>
              <w:default w:val="&lt;functienaam ondertekenaar&gt;"/>
            </w:textInput>
          </w:ffData>
        </w:fldChar>
      </w:r>
      <w:r w:rsidRPr="003F7EE9">
        <w:instrText xml:space="preserve"> FORMTEXT </w:instrText>
      </w:r>
      <w:r w:rsidRPr="003F7EE9">
        <w:fldChar w:fldCharType="separate"/>
      </w:r>
      <w:r w:rsidRPr="003F7EE9">
        <w:rPr>
          <w:noProof/>
        </w:rPr>
        <w:t>&lt;functienaam ondertekenaar&gt;</w:t>
      </w:r>
      <w:r w:rsidRPr="003F7EE9">
        <w:fldChar w:fldCharType="end"/>
      </w:r>
      <w:r w:rsidRPr="003F7EE9" w:rsidDel="00B962AE">
        <w:rPr>
          <w:spacing w:val="2"/>
        </w:rPr>
        <w:t xml:space="preserve"> </w:t>
      </w:r>
    </w:p>
    <w:p w:rsidR="00BE2DEE" w:rsidRPr="003F7EE9" w:rsidRDefault="00BE2DEE" w:rsidP="004F59D5">
      <w:pPr>
        <w:tabs>
          <w:tab w:val="left" w:pos="4111"/>
        </w:tabs>
      </w:pPr>
      <w:r w:rsidRPr="003F7EE9">
        <w:fldChar w:fldCharType="begin">
          <w:ffData>
            <w:name w:val=""/>
            <w:enabled/>
            <w:calcOnExit w:val="0"/>
            <w:textInput>
              <w:default w:val="&lt;naam ondertekenaar&gt;"/>
            </w:textInput>
          </w:ffData>
        </w:fldChar>
      </w:r>
      <w:r w:rsidRPr="003F7EE9">
        <w:instrText xml:space="preserve"> FORMTEXT </w:instrText>
      </w:r>
      <w:r w:rsidRPr="003F7EE9">
        <w:fldChar w:fldCharType="separate"/>
      </w:r>
      <w:r w:rsidRPr="003F7EE9">
        <w:rPr>
          <w:noProof/>
        </w:rPr>
        <w:t>&lt;naam ondertekenaar&gt;</w:t>
      </w:r>
      <w:r w:rsidRPr="003F7EE9">
        <w:fldChar w:fldCharType="end"/>
      </w:r>
      <w:r w:rsidRPr="003F7EE9">
        <w:rPr>
          <w:spacing w:val="2"/>
        </w:rPr>
        <w:tab/>
      </w:r>
      <w:r w:rsidRPr="003F7EE9">
        <w:rPr>
          <w:spacing w:val="2"/>
        </w:rPr>
        <w:tab/>
      </w:r>
      <w:r w:rsidRPr="003F7EE9">
        <w:rPr>
          <w:spacing w:val="2"/>
        </w:rPr>
        <w:tab/>
      </w:r>
      <w:r w:rsidRPr="003F7EE9">
        <w:fldChar w:fldCharType="begin">
          <w:ffData>
            <w:name w:val=""/>
            <w:enabled/>
            <w:calcOnExit w:val="0"/>
            <w:textInput>
              <w:default w:val="&lt;naam ondertekenaar&gt;"/>
            </w:textInput>
          </w:ffData>
        </w:fldChar>
      </w:r>
      <w:r w:rsidRPr="003F7EE9">
        <w:instrText xml:space="preserve"> FORMTEXT </w:instrText>
      </w:r>
      <w:r w:rsidRPr="003F7EE9">
        <w:fldChar w:fldCharType="separate"/>
      </w:r>
      <w:r w:rsidRPr="003F7EE9">
        <w:rPr>
          <w:noProof/>
        </w:rPr>
        <w:t>&lt;naam ondertekenaar&gt;</w:t>
      </w:r>
      <w:r w:rsidRPr="003F7EE9">
        <w:fldChar w:fldCharType="end"/>
      </w:r>
    </w:p>
    <w:p w:rsidR="00BE2DEE" w:rsidRPr="003F7EE9" w:rsidRDefault="00BE2DEE" w:rsidP="004F59D5">
      <w:pPr>
        <w:tabs>
          <w:tab w:val="left" w:pos="4111"/>
        </w:tabs>
      </w:pPr>
      <w:r w:rsidRPr="003F7EE9">
        <w:tab/>
      </w:r>
      <w:r w:rsidRPr="003F7EE9">
        <w:tab/>
      </w:r>
      <w:r w:rsidRPr="003F7EE9">
        <w:tab/>
      </w:r>
      <w:r w:rsidRPr="003F7EE9">
        <w:tab/>
      </w:r>
      <w:r w:rsidRPr="003F7EE9" w:rsidDel="00B962AE">
        <w:rPr>
          <w:spacing w:val="2"/>
        </w:rPr>
        <w:t xml:space="preserve"> </w:t>
      </w:r>
      <w:bookmarkEnd w:id="0"/>
      <w:bookmarkEnd w:id="1"/>
      <w:bookmarkEnd w:id="2"/>
      <w:bookmarkEnd w:id="3"/>
      <w:bookmarkEnd w:id="4"/>
      <w:bookmarkEnd w:id="5"/>
    </w:p>
    <w:sectPr w:rsidR="00BE2DEE" w:rsidRPr="003F7EE9" w:rsidSect="006C0ADD">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EAB" w:rsidRDefault="00F32EAB">
      <w:r>
        <w:separator/>
      </w:r>
    </w:p>
  </w:endnote>
  <w:endnote w:type="continuationSeparator" w:id="0">
    <w:p w:rsidR="00F32EAB" w:rsidRDefault="00F3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GPMinc">
    <w:altName w:val="MS Gothic"/>
    <w:panose1 w:val="00000000000000000000"/>
    <w:charset w:val="80"/>
    <w:family w:val="roman"/>
    <w:notTrueType/>
    <w:pitch w:val="default"/>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EAB" w:rsidRDefault="00F32EAB">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6B4" w:rsidRPr="009F6430" w:rsidRDefault="007F26B4" w:rsidP="00DB7481">
    <w:pPr>
      <w:pStyle w:val="Voettekst"/>
      <w:rPr>
        <w:sz w:val="16"/>
        <w:szCs w:val="16"/>
      </w:rPr>
    </w:pPr>
    <w:r w:rsidRPr="009F6430">
      <w:rPr>
        <w:sz w:val="16"/>
        <w:szCs w:val="16"/>
      </w:rPr>
      <w:tab/>
    </w:r>
    <w:r w:rsidRPr="009F6430">
      <w:rPr>
        <w:sz w:val="16"/>
        <w:szCs w:val="16"/>
      </w:rPr>
      <w:tab/>
    </w:r>
  </w:p>
  <w:p w:rsidR="007F26B4" w:rsidRPr="00F029FF" w:rsidRDefault="00D75C0D">
    <w:pPr>
      <w:pStyle w:val="Voettekst"/>
      <w:rPr>
        <w:sz w:val="16"/>
        <w:szCs w:val="16"/>
      </w:rPr>
    </w:pPr>
    <w:r>
      <w:rPr>
        <w:noProof/>
        <w:sz w:val="16"/>
        <w:szCs w:val="16"/>
      </w:rPr>
      <mc:AlternateContent>
        <mc:Choice Requires="wps">
          <w:drawing>
            <wp:anchor distT="0" distB="0" distL="114300" distR="114300" simplePos="0" relativeHeight="251658752" behindDoc="0" locked="0" layoutInCell="1" allowOverlap="1" wp14:anchorId="1A229385" wp14:editId="3B820845">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0VH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"/>
          </w:pict>
        </mc:Fallback>
      </mc:AlternateContent>
    </w:r>
    <w:r w:rsidR="00F029FF">
      <w:rPr>
        <w:noProof/>
        <w:sz w:val="16"/>
        <w:szCs w:val="16"/>
      </w:rPr>
      <w:t>Raamovereenkomst Energiemeetdiensten DIG-10895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6B4" w:rsidRDefault="007F26B4" w:rsidP="00DB7481">
    <w:pPr>
      <w:pStyle w:val="Voettekst"/>
    </w:pPr>
  </w:p>
  <w:p w:rsidR="007F26B4" w:rsidRPr="009F6430" w:rsidRDefault="007F26B4" w:rsidP="00DB7481">
    <w:pPr>
      <w:pStyle w:val="Voettekst"/>
      <w:rPr>
        <w:sz w:val="16"/>
        <w:szCs w:val="16"/>
      </w:rPr>
    </w:pPr>
    <w:r w:rsidRPr="009F6430">
      <w:rPr>
        <w:sz w:val="16"/>
        <w:szCs w:val="16"/>
      </w:rPr>
      <w:tab/>
    </w:r>
    <w:r w:rsidRPr="009F6430">
      <w:rPr>
        <w:sz w:val="16"/>
        <w:szCs w:val="16"/>
      </w:rPr>
      <w:tab/>
    </w:r>
  </w:p>
  <w:p w:rsidR="007F26B4" w:rsidRPr="009F6430" w:rsidRDefault="00D75C0D" w:rsidP="00DB7481">
    <w:pPr>
      <w:pStyle w:val="Voettekst"/>
      <w:rPr>
        <w:sz w:val="16"/>
        <w:szCs w:val="16"/>
      </w:rPr>
    </w:pPr>
    <w:r>
      <w:rPr>
        <w:noProof/>
        <w:sz w:val="16"/>
        <w:szCs w:val="16"/>
      </w:rPr>
      <mc:AlternateContent>
        <mc:Choice Requires="wps">
          <w:drawing>
            <wp:anchor distT="0" distB="0" distL="114300" distR="114300" simplePos="0" relativeHeight="251657728" behindDoc="0" locked="0" layoutInCell="1" allowOverlap="1" wp14:anchorId="42D0CE25" wp14:editId="5F8145D8">
              <wp:simplePos x="0" y="0"/>
              <wp:positionH relativeFrom="column">
                <wp:posOffset>0</wp:posOffset>
              </wp:positionH>
              <wp:positionV relativeFrom="paragraph">
                <wp:posOffset>-177165</wp:posOffset>
              </wp:positionV>
              <wp:extent cx="5772150" cy="0"/>
              <wp:effectExtent l="5080" t="10795" r="13970" b="825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vP9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"/>
          </w:pict>
        </mc:Fallback>
      </mc:AlternateContent>
    </w:r>
    <w:r w:rsidR="007F26B4" w:rsidRPr="009F6430">
      <w:rPr>
        <w:noProof/>
        <w:sz w:val="16"/>
        <w:szCs w:val="16"/>
      </w:rPr>
      <w:t xml:space="preserve">Afdeling </w:t>
    </w:r>
    <w:r w:rsidR="00FA67EB">
      <w:rPr>
        <w:noProof/>
        <w:sz w:val="16"/>
        <w:szCs w:val="16"/>
      </w:rPr>
      <w:t>Ondersteuning &amp; Advies</w:t>
    </w:r>
  </w:p>
  <w:p w:rsidR="007F26B4" w:rsidRDefault="007F26B4" w:rsidP="00DB7481">
    <w:pPr>
      <w:pStyle w:val="Voettekst"/>
      <w:rPr>
        <w:sz w:val="16"/>
        <w:szCs w:val="16"/>
      </w:rPr>
    </w:pPr>
    <w:r w:rsidRPr="009F6430">
      <w:rPr>
        <w:sz w:val="16"/>
        <w:szCs w:val="16"/>
      </w:rPr>
      <w:t xml:space="preserve">Team </w:t>
    </w:r>
    <w:r w:rsidR="00FE069C">
      <w:rPr>
        <w:sz w:val="16"/>
        <w:szCs w:val="16"/>
      </w:rPr>
      <w:t>Financiën, Inkoop &amp; Subsidies</w:t>
    </w:r>
  </w:p>
  <w:p w:rsidR="00FE069C" w:rsidRPr="009F6430" w:rsidRDefault="00FE069C" w:rsidP="00DB7481">
    <w:pPr>
      <w:pStyle w:val="Voettekst"/>
      <w:rPr>
        <w:sz w:val="16"/>
        <w:szCs w:val="16"/>
      </w:rPr>
    </w:pPr>
    <w:r>
      <w:rPr>
        <w:sz w:val="16"/>
        <w:szCs w:val="16"/>
      </w:rPr>
      <w:t>Versie mei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EAB" w:rsidRDefault="00F32EAB">
      <w:r>
        <w:separator/>
      </w:r>
    </w:p>
  </w:footnote>
  <w:footnote w:type="continuationSeparator" w:id="0">
    <w:p w:rsidR="00F32EAB" w:rsidRDefault="00F32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EAB" w:rsidRDefault="00F32EAB">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6B4" w:rsidRDefault="007F26B4" w:rsidP="00DB7481">
    <w:pPr>
      <w:jc w:val="center"/>
      <w:rPr>
        <w:b/>
        <w:color w:val="FF0000"/>
        <w:sz w:val="32"/>
        <w:szCs w:val="32"/>
      </w:rPr>
    </w:pPr>
    <w:r>
      <w:tab/>
    </w:r>
    <w:r>
      <w:tab/>
    </w:r>
    <w:r>
      <w:tab/>
    </w:r>
  </w:p>
  <w:p w:rsidR="007F26B4" w:rsidRDefault="007F26B4" w:rsidP="00DB7481">
    <w:pPr>
      <w:jc w:val="center"/>
    </w:pPr>
  </w:p>
  <w:p w:rsidR="007F26B4" w:rsidRDefault="007F26B4" w:rsidP="00DB7481">
    <w:pPr>
      <w:pStyle w:val="Koptekst"/>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6B4" w:rsidRPr="00DB7481" w:rsidRDefault="00D75C0D" w:rsidP="00DB7481">
    <w:pPr>
      <w:rPr>
        <w:szCs w:val="22"/>
      </w:rPr>
    </w:pPr>
    <w:r>
      <w:rPr>
        <w:noProof/>
      </w:rPr>
      <w:drawing>
        <wp:anchor distT="0" distB="0" distL="114300" distR="114300" simplePos="0" relativeHeight="251656704" behindDoc="0" locked="0" layoutInCell="1" allowOverlap="1" wp14:anchorId="06840654" wp14:editId="11F36E07">
          <wp:simplePos x="0" y="0"/>
          <wp:positionH relativeFrom="column">
            <wp:posOffset>0</wp:posOffset>
          </wp:positionH>
          <wp:positionV relativeFrom="paragraph">
            <wp:posOffset>-6985</wp:posOffset>
          </wp:positionV>
          <wp:extent cx="1371600" cy="465455"/>
          <wp:effectExtent l="0" t="0" r="0" b="0"/>
          <wp:wrapNone/>
          <wp:docPr id="2" name="Afbeelding 2"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371600" cy="465455"/>
                  </a:xfrm>
                  <a:prstGeom prst="rect">
                    <a:avLst/>
                  </a:prstGeom>
                  <a:noFill/>
                </pic:spPr>
              </pic:pic>
            </a:graphicData>
          </a:graphic>
          <wp14:sizeRelH relativeFrom="page">
            <wp14:pctWidth>0</wp14:pctWidth>
          </wp14:sizeRelH>
          <wp14:sizeRelV relativeFrom="page">
            <wp14:pctHeight>0</wp14:pctHeight>
          </wp14:sizeRelV>
        </wp:anchor>
      </w:drawing>
    </w:r>
    <w:r w:rsidR="007F26B4">
      <w:tab/>
    </w:r>
    <w:r w:rsidR="007F26B4">
      <w:tab/>
    </w:r>
    <w:r w:rsidR="007F26B4">
      <w:tab/>
    </w:r>
    <w:r w:rsidR="007F26B4">
      <w:tab/>
    </w:r>
    <w:r w:rsidR="007F26B4">
      <w:tab/>
    </w:r>
    <w:r w:rsidR="007F26B4">
      <w:tab/>
    </w:r>
    <w:r w:rsidR="007F26B4">
      <w:tab/>
    </w:r>
    <w:r w:rsidR="007F26B4">
      <w:tab/>
    </w:r>
    <w:r w:rsidR="007F26B4">
      <w:tab/>
    </w:r>
    <w:r w:rsidR="007F26B4">
      <w:tab/>
      <w:t xml:space="preserve">  d</w:t>
    </w:r>
    <w:r w:rsidR="007F26B4" w:rsidRPr="00DB7481">
      <w:rPr>
        <w:szCs w:val="22"/>
      </w:rPr>
      <w:t xml:space="preserve">ocument nr. </w:t>
    </w:r>
    <w:r w:rsidR="007F26B4" w:rsidRPr="00DB7481">
      <w:rPr>
        <w:szCs w:val="22"/>
      </w:rPr>
      <w:fldChar w:fldCharType="begin" w:fldLock="1"/>
    </w:r>
    <w:r w:rsidR="007F26B4" w:rsidRPr="00DB7481">
      <w:rPr>
        <w:szCs w:val="22"/>
      </w:rPr>
      <w:instrText xml:space="preserve"> mitRef REFNUMBER \* MERGEFORMAT </w:instrText>
    </w:r>
    <w:r w:rsidR="007F26B4" w:rsidRPr="00DB7481">
      <w:rPr>
        <w:szCs w:val="22"/>
      </w:rPr>
      <w:fldChar w:fldCharType="separate"/>
    </w:r>
    <w:r w:rsidR="00F32EAB">
      <w:rPr>
        <w:bCs/>
        <w:noProof/>
        <w:szCs w:val="22"/>
      </w:rPr>
      <w:t>CONCEPT</w:t>
    </w:r>
    <w:r w:rsidR="007F26B4" w:rsidRPr="00DB7481">
      <w:rPr>
        <w:szCs w:val="22"/>
      </w:rPr>
      <w:fldChar w:fldCharType="end"/>
    </w:r>
  </w:p>
  <w:p w:rsidR="007F26B4" w:rsidRPr="00DB7481" w:rsidRDefault="007F26B4" w:rsidP="00DB7481">
    <w:pPr>
      <w:pStyle w:val="Koptekst"/>
      <w:rPr>
        <w:sz w:val="22"/>
        <w:szCs w:val="22"/>
      </w:rPr>
    </w:pPr>
    <w:r>
      <w:rPr>
        <w:b/>
        <w:sz w:val="22"/>
        <w:szCs w:val="22"/>
      </w:rPr>
      <w:tab/>
    </w:r>
    <w:r>
      <w:rPr>
        <w:b/>
        <w:sz w:val="22"/>
        <w:szCs w:val="22"/>
      </w:rPr>
      <w:tab/>
    </w:r>
    <w:r>
      <w:rPr>
        <w:b/>
        <w:sz w:val="22"/>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2AD464"/>
    <w:lvl w:ilvl="0">
      <w:start w:val="1"/>
      <w:numFmt w:val="decimal"/>
      <w:lvlText w:val="%1."/>
      <w:lvlJc w:val="left"/>
      <w:pPr>
        <w:tabs>
          <w:tab w:val="num" w:pos="1492"/>
        </w:tabs>
        <w:ind w:left="1492" w:hanging="360"/>
      </w:pPr>
    </w:lvl>
  </w:abstractNum>
  <w:abstractNum w:abstractNumId="1">
    <w:nsid w:val="FFFFFF7D"/>
    <w:multiLevelType w:val="singleLevel"/>
    <w:tmpl w:val="1DBE695C"/>
    <w:lvl w:ilvl="0">
      <w:start w:val="1"/>
      <w:numFmt w:val="decimal"/>
      <w:lvlText w:val="%1."/>
      <w:lvlJc w:val="left"/>
      <w:pPr>
        <w:tabs>
          <w:tab w:val="num" w:pos="1209"/>
        </w:tabs>
        <w:ind w:left="1209" w:hanging="360"/>
      </w:pPr>
    </w:lvl>
  </w:abstractNum>
  <w:abstractNum w:abstractNumId="2">
    <w:nsid w:val="FFFFFF7E"/>
    <w:multiLevelType w:val="singleLevel"/>
    <w:tmpl w:val="06042D82"/>
    <w:lvl w:ilvl="0">
      <w:start w:val="1"/>
      <w:numFmt w:val="decimal"/>
      <w:lvlText w:val="%1."/>
      <w:lvlJc w:val="left"/>
      <w:pPr>
        <w:tabs>
          <w:tab w:val="num" w:pos="926"/>
        </w:tabs>
        <w:ind w:left="926" w:hanging="360"/>
      </w:pPr>
    </w:lvl>
  </w:abstractNum>
  <w:abstractNum w:abstractNumId="3">
    <w:nsid w:val="FFFFFF7F"/>
    <w:multiLevelType w:val="singleLevel"/>
    <w:tmpl w:val="EC005028"/>
    <w:lvl w:ilvl="0">
      <w:start w:val="1"/>
      <w:numFmt w:val="decimal"/>
      <w:lvlText w:val="%1."/>
      <w:lvlJc w:val="left"/>
      <w:pPr>
        <w:tabs>
          <w:tab w:val="num" w:pos="643"/>
        </w:tabs>
        <w:ind w:left="643" w:hanging="360"/>
      </w:pPr>
    </w:lvl>
  </w:abstractNum>
  <w:abstractNum w:abstractNumId="4">
    <w:nsid w:val="FFFFFF80"/>
    <w:multiLevelType w:val="singleLevel"/>
    <w:tmpl w:val="39F85C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510BA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DF23E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47446F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A1C43E4"/>
    <w:lvl w:ilvl="0">
      <w:start w:val="1"/>
      <w:numFmt w:val="decimal"/>
      <w:lvlText w:val="%1."/>
      <w:lvlJc w:val="left"/>
      <w:pPr>
        <w:tabs>
          <w:tab w:val="num" w:pos="360"/>
        </w:tabs>
        <w:ind w:left="360" w:hanging="360"/>
      </w:pPr>
    </w:lvl>
  </w:abstractNum>
  <w:abstractNum w:abstractNumId="9">
    <w:nsid w:val="FFFFFF89"/>
    <w:multiLevelType w:val="singleLevel"/>
    <w:tmpl w:val="853483DC"/>
    <w:lvl w:ilvl="0">
      <w:start w:val="1"/>
      <w:numFmt w:val="bullet"/>
      <w:lvlText w:val=""/>
      <w:lvlJc w:val="left"/>
      <w:pPr>
        <w:tabs>
          <w:tab w:val="num" w:pos="360"/>
        </w:tabs>
        <w:ind w:left="360" w:hanging="360"/>
      </w:pPr>
      <w:rPr>
        <w:rFonts w:ascii="Symbol" w:hAnsi="Symbol" w:hint="default"/>
      </w:rPr>
    </w:lvl>
  </w:abstractNum>
  <w:abstractNum w:abstractNumId="1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nsid w:val="077677E4"/>
    <w:multiLevelType w:val="multilevel"/>
    <w:tmpl w:val="9516E3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0E7D78C0"/>
    <w:multiLevelType w:val="multilevel"/>
    <w:tmpl w:val="6EDC6274"/>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160979E7"/>
    <w:multiLevelType w:val="multilevel"/>
    <w:tmpl w:val="C06EE0EE"/>
    <w:lvl w:ilvl="0">
      <w:start w:val="3"/>
      <w:numFmt w:val="decimal"/>
      <w:lvlText w:val="%1"/>
      <w:lvlJc w:val="left"/>
      <w:pPr>
        <w:tabs>
          <w:tab w:val="num" w:pos="570"/>
        </w:tabs>
        <w:ind w:left="570" w:hanging="570"/>
      </w:pPr>
    </w:lvl>
    <w:lvl w:ilvl="1">
      <w:start w:val="5"/>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
    <w:nsid w:val="1A990B4B"/>
    <w:multiLevelType w:val="singleLevel"/>
    <w:tmpl w:val="0413000F"/>
    <w:lvl w:ilvl="0">
      <w:start w:val="1"/>
      <w:numFmt w:val="decimal"/>
      <w:lvlText w:val="%1."/>
      <w:lvlJc w:val="left"/>
      <w:pPr>
        <w:ind w:left="360" w:hanging="360"/>
      </w:pPr>
    </w:lvl>
  </w:abstractNum>
  <w:abstractNum w:abstractNumId="15">
    <w:nsid w:val="33340F6C"/>
    <w:multiLevelType w:val="hybridMultilevel"/>
    <w:tmpl w:val="FDC62C88"/>
    <w:lvl w:ilvl="0" w:tplc="DBFE604E">
      <w:start w:val="1"/>
      <w:numFmt w:val="decimal"/>
      <w:lvlText w:val="%1."/>
      <w:lvlJc w:val="left"/>
      <w:pPr>
        <w:tabs>
          <w:tab w:val="num" w:pos="930"/>
        </w:tabs>
        <w:ind w:left="930" w:hanging="570"/>
      </w:pPr>
      <w:rPr>
        <w:rFonts w:hint="default"/>
        <w:sz w:val="20"/>
        <w:szCs w:val="20"/>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6">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4082A66"/>
    <w:multiLevelType w:val="hybridMultilevel"/>
    <w:tmpl w:val="D72E814A"/>
    <w:lvl w:ilvl="0" w:tplc="6138F67A">
      <w:start w:val="6"/>
      <w:numFmt w:val="decimal"/>
      <w:lvlText w:val="%1."/>
      <w:lvlJc w:val="left"/>
      <w:pPr>
        <w:tabs>
          <w:tab w:val="num" w:pos="720"/>
        </w:tabs>
        <w:ind w:left="720" w:hanging="360"/>
      </w:pPr>
      <w:rPr>
        <w:b/>
      </w:rPr>
    </w:lvl>
    <w:lvl w:ilvl="1" w:tplc="32F2D4F6">
      <w:numFmt w:val="none"/>
      <w:lvlText w:val=""/>
      <w:lvlJc w:val="left"/>
      <w:pPr>
        <w:tabs>
          <w:tab w:val="num" w:pos="360"/>
        </w:tabs>
        <w:ind w:left="0" w:firstLine="0"/>
      </w:pPr>
    </w:lvl>
    <w:lvl w:ilvl="2" w:tplc="59BE51B4">
      <w:numFmt w:val="none"/>
      <w:lvlText w:val=""/>
      <w:lvlJc w:val="left"/>
      <w:pPr>
        <w:tabs>
          <w:tab w:val="num" w:pos="360"/>
        </w:tabs>
        <w:ind w:left="0" w:firstLine="0"/>
      </w:pPr>
    </w:lvl>
    <w:lvl w:ilvl="3" w:tplc="F2BE0F32">
      <w:numFmt w:val="none"/>
      <w:lvlText w:val=""/>
      <w:lvlJc w:val="left"/>
      <w:pPr>
        <w:tabs>
          <w:tab w:val="num" w:pos="360"/>
        </w:tabs>
        <w:ind w:left="0" w:firstLine="0"/>
      </w:pPr>
    </w:lvl>
    <w:lvl w:ilvl="4" w:tplc="54CC68B8">
      <w:numFmt w:val="none"/>
      <w:lvlText w:val=""/>
      <w:lvlJc w:val="left"/>
      <w:pPr>
        <w:tabs>
          <w:tab w:val="num" w:pos="360"/>
        </w:tabs>
        <w:ind w:left="0" w:firstLine="0"/>
      </w:pPr>
    </w:lvl>
    <w:lvl w:ilvl="5" w:tplc="E6EC8CFE">
      <w:numFmt w:val="none"/>
      <w:lvlText w:val=""/>
      <w:lvlJc w:val="left"/>
      <w:pPr>
        <w:tabs>
          <w:tab w:val="num" w:pos="360"/>
        </w:tabs>
        <w:ind w:left="0" w:firstLine="0"/>
      </w:pPr>
    </w:lvl>
    <w:lvl w:ilvl="6" w:tplc="523C1D5A">
      <w:numFmt w:val="none"/>
      <w:lvlText w:val=""/>
      <w:lvlJc w:val="left"/>
      <w:pPr>
        <w:tabs>
          <w:tab w:val="num" w:pos="360"/>
        </w:tabs>
        <w:ind w:left="0" w:firstLine="0"/>
      </w:pPr>
    </w:lvl>
    <w:lvl w:ilvl="7" w:tplc="8548AF6E">
      <w:numFmt w:val="none"/>
      <w:lvlText w:val=""/>
      <w:lvlJc w:val="left"/>
      <w:pPr>
        <w:tabs>
          <w:tab w:val="num" w:pos="360"/>
        </w:tabs>
        <w:ind w:left="0" w:firstLine="0"/>
      </w:pPr>
    </w:lvl>
    <w:lvl w:ilvl="8" w:tplc="944255A8">
      <w:numFmt w:val="none"/>
      <w:lvlText w:val=""/>
      <w:lvlJc w:val="left"/>
      <w:pPr>
        <w:tabs>
          <w:tab w:val="num" w:pos="360"/>
        </w:tabs>
        <w:ind w:left="0" w:firstLine="0"/>
      </w:pPr>
    </w:lvl>
  </w:abstractNum>
  <w:abstractNum w:abstractNumId="18">
    <w:nsid w:val="48743B7C"/>
    <w:multiLevelType w:val="multilevel"/>
    <w:tmpl w:val="81CE4C04"/>
    <w:lvl w:ilvl="0">
      <w:start w:val="4"/>
      <w:numFmt w:val="decimal"/>
      <w:lvlText w:val="%1"/>
      <w:lvlJc w:val="left"/>
      <w:pPr>
        <w:tabs>
          <w:tab w:val="num" w:pos="570"/>
        </w:tabs>
        <w:ind w:left="570" w:hanging="570"/>
      </w:pPr>
      <w:rPr>
        <w:b/>
        <w:color w:val="auto"/>
        <w:sz w:val="20"/>
        <w:szCs w:val="20"/>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9">
    <w:nsid w:val="4FC174AD"/>
    <w:multiLevelType w:val="hybridMultilevel"/>
    <w:tmpl w:val="E95AD6BA"/>
    <w:lvl w:ilvl="0" w:tplc="0413000F">
      <w:start w:val="1"/>
      <w:numFmt w:val="decimal"/>
      <w:lvlText w:val="%1."/>
      <w:lvlJc w:val="left"/>
      <w:pPr>
        <w:ind w:left="1260" w:hanging="360"/>
      </w:pPr>
    </w:lvl>
    <w:lvl w:ilvl="1" w:tplc="04130019" w:tentative="1">
      <w:start w:val="1"/>
      <w:numFmt w:val="lowerLetter"/>
      <w:lvlText w:val="%2."/>
      <w:lvlJc w:val="left"/>
      <w:pPr>
        <w:ind w:left="1980" w:hanging="360"/>
      </w:pPr>
    </w:lvl>
    <w:lvl w:ilvl="2" w:tplc="0413001B" w:tentative="1">
      <w:start w:val="1"/>
      <w:numFmt w:val="lowerRoman"/>
      <w:lvlText w:val="%3."/>
      <w:lvlJc w:val="right"/>
      <w:pPr>
        <w:ind w:left="2700" w:hanging="180"/>
      </w:pPr>
    </w:lvl>
    <w:lvl w:ilvl="3" w:tplc="0413000F" w:tentative="1">
      <w:start w:val="1"/>
      <w:numFmt w:val="decimal"/>
      <w:lvlText w:val="%4."/>
      <w:lvlJc w:val="left"/>
      <w:pPr>
        <w:ind w:left="3420" w:hanging="360"/>
      </w:pPr>
    </w:lvl>
    <w:lvl w:ilvl="4" w:tplc="04130019" w:tentative="1">
      <w:start w:val="1"/>
      <w:numFmt w:val="lowerLetter"/>
      <w:lvlText w:val="%5."/>
      <w:lvlJc w:val="left"/>
      <w:pPr>
        <w:ind w:left="4140" w:hanging="360"/>
      </w:pPr>
    </w:lvl>
    <w:lvl w:ilvl="5" w:tplc="0413001B" w:tentative="1">
      <w:start w:val="1"/>
      <w:numFmt w:val="lowerRoman"/>
      <w:lvlText w:val="%6."/>
      <w:lvlJc w:val="right"/>
      <w:pPr>
        <w:ind w:left="4860" w:hanging="180"/>
      </w:pPr>
    </w:lvl>
    <w:lvl w:ilvl="6" w:tplc="0413000F" w:tentative="1">
      <w:start w:val="1"/>
      <w:numFmt w:val="decimal"/>
      <w:lvlText w:val="%7."/>
      <w:lvlJc w:val="left"/>
      <w:pPr>
        <w:ind w:left="5580" w:hanging="360"/>
      </w:pPr>
    </w:lvl>
    <w:lvl w:ilvl="7" w:tplc="04130019" w:tentative="1">
      <w:start w:val="1"/>
      <w:numFmt w:val="lowerLetter"/>
      <w:lvlText w:val="%8."/>
      <w:lvlJc w:val="left"/>
      <w:pPr>
        <w:ind w:left="6300" w:hanging="360"/>
      </w:pPr>
    </w:lvl>
    <w:lvl w:ilvl="8" w:tplc="0413001B" w:tentative="1">
      <w:start w:val="1"/>
      <w:numFmt w:val="lowerRoman"/>
      <w:lvlText w:val="%9."/>
      <w:lvlJc w:val="right"/>
      <w:pPr>
        <w:ind w:left="7020" w:hanging="180"/>
      </w:pPr>
    </w:lvl>
  </w:abstractNum>
  <w:abstractNum w:abstractNumId="20">
    <w:nsid w:val="533677CB"/>
    <w:multiLevelType w:val="multilevel"/>
    <w:tmpl w:val="B2B2C3D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60724EC3"/>
    <w:multiLevelType w:val="multilevel"/>
    <w:tmpl w:val="F424A49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nsid w:val="68FF43EE"/>
    <w:multiLevelType w:val="hybridMultilevel"/>
    <w:tmpl w:val="9558F9F4"/>
    <w:lvl w:ilvl="0" w:tplc="5B7E6C8C">
      <w:start w:val="1"/>
      <w:numFmt w:val="decimal"/>
      <w:pStyle w:val="Lijstalinea1"/>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lvlOverride w:ilvl="0">
      <w:startOverride w:val="1"/>
    </w:lvlOverride>
  </w:num>
  <w:num w:numId="12">
    <w:abstractNumId w:val="13"/>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6"/>
    </w:lvlOverride>
    <w:lvlOverride w:ilvl="1"/>
    <w:lvlOverride w:ilvl="2"/>
    <w:lvlOverride w:ilvl="3"/>
    <w:lvlOverride w:ilvl="4"/>
    <w:lvlOverride w:ilvl="5"/>
    <w:lvlOverride w:ilvl="6"/>
    <w:lvlOverride w:ilvl="7"/>
    <w:lvlOverride w:ilvl="8"/>
  </w:num>
  <w:num w:numId="15">
    <w:abstractNumId w:val="18"/>
  </w:num>
  <w:num w:numId="16">
    <w:abstractNumId w:val="17"/>
  </w:num>
  <w:num w:numId="17">
    <w:abstractNumId w:val="14"/>
  </w:num>
  <w:num w:numId="18">
    <w:abstractNumId w:val="12"/>
  </w:num>
  <w:num w:numId="19">
    <w:abstractNumId w:val="15"/>
  </w:num>
  <w:num w:numId="20">
    <w:abstractNumId w:val="10"/>
  </w:num>
  <w:num w:numId="21">
    <w:abstractNumId w:val="16"/>
  </w:num>
  <w:num w:numId="22">
    <w:abstractNumId w:val="20"/>
  </w:num>
  <w:num w:numId="23">
    <w:abstractNumId w:val="21"/>
  </w:num>
  <w:num w:numId="24">
    <w:abstractNumId w:val="22"/>
  </w:num>
  <w:num w:numId="25">
    <w:abstractNumId w:val="1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Name" w:val="MYCORSA"/>
    <w:docVar w:name="DocAuthor" w:val="Hans van Poelgeest"/>
    <w:docVar w:name="DocDuplex" w:val="DUPLEX_DEFAULT"/>
    <w:docVar w:name="DocIndex" w:val="0000"/>
    <w:docVar w:name="DocPrinter" w:val="NOPRINTER"/>
    <w:docVar w:name="DocReg" w:val="0"/>
    <w:docVar w:name="DocType" w:val="RLD-O"/>
    <w:docVar w:name="DocumentLanguage" w:val="nl-NL"/>
    <w:docVar w:name="IW_Generated" w:val="True"/>
    <w:docVar w:name="mitStyleTemplates" w:val="huisstijl|"/>
    <w:docVar w:name="SignatureMandatory" w:val="1"/>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E2D41A41AF5CF14293084054B0B06012&lt;/GroupID&gt;&lt;GroupName&gt;Overeenkomst&lt;/GroupName&gt;&lt;GroupDescription /&gt;&lt;GroupIndex&gt;1&lt;/GroupIndex&gt;&lt;GroupFields&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gt;naamveld1&lt;/FieldDocProp&gt;&lt;FieldEmptyDate&gt;false&lt;/FieldEmptyDate&gt;&lt;FieldDefault xsi:type=&quot;xsd:string&quot;&gt;&lt;/FieldDefault&gt;&lt;FieldFormat&gt;geen&lt;/FieldFormat&gt;&lt;FieldDataType&gt;0&lt;/FieldDataType&gt;&lt;FieldTip /&gt;&lt;FieldPrompt&gt;Naam contractant(en)&lt;/FieldPrompt&gt;&lt;FieldIndex&gt;2&lt;/FieldIndex&gt;&lt;FieldDescription /&gt;&lt;FieldName&gt;Contractant&lt;/FieldName&gt;&lt;FieldID&gt;VVF7ED221606CFBE47AD148810715CC46B&lt;/FieldID&gt;&lt;FieldXpath /&gt;&lt;FieldXpathAlternatives /&gt;&lt;FieldLinkedProp /&gt;&lt;/QuestionField&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Dienstverlening&lt;/FieldPrompt&gt;&lt;FieldIndex&gt;3&lt;/FieldIndex&gt;&lt;FieldDescription&gt;Omschrijving van de dienst&lt;/FieldDescription&gt;&lt;FieldName&gt;Dienstverlening&lt;/FieldName&gt;&lt;FieldID&gt;VVA6A7AED09987D542BDFEC8C4B710AAC2&lt;/FieldID&gt;&lt;FieldXpath /&gt;&lt;FieldXpathAlternatives /&gt;&lt;FieldLinkedProp /&gt;&lt;/QuestionField&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Dossiernummer&lt;/FieldPrompt&gt;&lt;FieldIndex&gt;4&lt;/FieldIndex&gt;&lt;FieldDescription&gt;formaat DIG-xxxx&lt;/FieldDescription&gt;&lt;FieldName&gt;Dossiernummer&lt;/FieldName&gt;&lt;FieldID&gt;VVE4F3F3AE6C6FC04D8019C40CCC8BAF95&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251"/>
    <w:docVar w:name="thumbnailPath" w:val="C:\Users\LVerdegaal\AppData\Local\Temp\tmpCBA7.png"/>
  </w:docVars>
  <w:rsids>
    <w:rsidRoot w:val="00F32EAB"/>
    <w:rsid w:val="00057ACB"/>
    <w:rsid w:val="000648F4"/>
    <w:rsid w:val="00075723"/>
    <w:rsid w:val="00094BAA"/>
    <w:rsid w:val="00126805"/>
    <w:rsid w:val="00150673"/>
    <w:rsid w:val="001965E2"/>
    <w:rsid w:val="001D7366"/>
    <w:rsid w:val="001F133A"/>
    <w:rsid w:val="001F5D7E"/>
    <w:rsid w:val="00315F1B"/>
    <w:rsid w:val="00334391"/>
    <w:rsid w:val="003727B1"/>
    <w:rsid w:val="00373214"/>
    <w:rsid w:val="003923CE"/>
    <w:rsid w:val="003F7EE9"/>
    <w:rsid w:val="00444DA1"/>
    <w:rsid w:val="00463498"/>
    <w:rsid w:val="00467AB6"/>
    <w:rsid w:val="0049673D"/>
    <w:rsid w:val="004D1684"/>
    <w:rsid w:val="004E72B9"/>
    <w:rsid w:val="004F59D5"/>
    <w:rsid w:val="00561DC1"/>
    <w:rsid w:val="00574448"/>
    <w:rsid w:val="00590847"/>
    <w:rsid w:val="005909B9"/>
    <w:rsid w:val="006421E8"/>
    <w:rsid w:val="006C0ADD"/>
    <w:rsid w:val="006F3707"/>
    <w:rsid w:val="007351CD"/>
    <w:rsid w:val="007840C4"/>
    <w:rsid w:val="00795106"/>
    <w:rsid w:val="007B13E4"/>
    <w:rsid w:val="007D7D58"/>
    <w:rsid w:val="007E32DE"/>
    <w:rsid w:val="007F26B4"/>
    <w:rsid w:val="008010AB"/>
    <w:rsid w:val="00817EC9"/>
    <w:rsid w:val="00832388"/>
    <w:rsid w:val="00894779"/>
    <w:rsid w:val="008C44EE"/>
    <w:rsid w:val="008E1834"/>
    <w:rsid w:val="008E4FA6"/>
    <w:rsid w:val="008F734D"/>
    <w:rsid w:val="00912B19"/>
    <w:rsid w:val="00912BE2"/>
    <w:rsid w:val="00912C92"/>
    <w:rsid w:val="009456F8"/>
    <w:rsid w:val="00947E83"/>
    <w:rsid w:val="00971A60"/>
    <w:rsid w:val="009D4F52"/>
    <w:rsid w:val="00A05D92"/>
    <w:rsid w:val="00A069C8"/>
    <w:rsid w:val="00A23856"/>
    <w:rsid w:val="00B252B0"/>
    <w:rsid w:val="00B769CD"/>
    <w:rsid w:val="00B975F2"/>
    <w:rsid w:val="00B9777D"/>
    <w:rsid w:val="00BC154A"/>
    <w:rsid w:val="00BE2DEE"/>
    <w:rsid w:val="00C65DA3"/>
    <w:rsid w:val="00C71928"/>
    <w:rsid w:val="00CB673B"/>
    <w:rsid w:val="00CD213B"/>
    <w:rsid w:val="00CE2639"/>
    <w:rsid w:val="00D34BA6"/>
    <w:rsid w:val="00D71A03"/>
    <w:rsid w:val="00D75C0D"/>
    <w:rsid w:val="00DB7481"/>
    <w:rsid w:val="00E0462D"/>
    <w:rsid w:val="00E4118C"/>
    <w:rsid w:val="00E46513"/>
    <w:rsid w:val="00E70A89"/>
    <w:rsid w:val="00E81935"/>
    <w:rsid w:val="00E82E7F"/>
    <w:rsid w:val="00EB545B"/>
    <w:rsid w:val="00EC08CA"/>
    <w:rsid w:val="00ED58B1"/>
    <w:rsid w:val="00EE43F3"/>
    <w:rsid w:val="00EE56DE"/>
    <w:rsid w:val="00F029FF"/>
    <w:rsid w:val="00F04739"/>
    <w:rsid w:val="00F32EAB"/>
    <w:rsid w:val="00F33262"/>
    <w:rsid w:val="00F37BBB"/>
    <w:rsid w:val="00F50398"/>
    <w:rsid w:val="00F93AD2"/>
    <w:rsid w:val="00FA67EB"/>
    <w:rsid w:val="00FE069C"/>
    <w:rsid w:val="00FE2BDE"/>
    <w:rsid w:val="00FF73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50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094BAA"/>
    <w:pPr>
      <w:tabs>
        <w:tab w:val="left" w:pos="-1440"/>
        <w:tab w:val="left" w:pos="-720"/>
        <w:tab w:val="left" w:pos="0"/>
        <w:tab w:val="left" w:pos="380"/>
      </w:tabs>
    </w:pPr>
    <w:rPr>
      <w:rFonts w:ascii="Verdana" w:hAnsi="Verdana"/>
    </w:rPr>
  </w:style>
  <w:style w:type="paragraph" w:styleId="Kop1">
    <w:name w:val="heading 1"/>
    <w:basedOn w:val="Standaard"/>
    <w:next w:val="Standaard"/>
    <w:qFormat/>
    <w:rsid w:val="00B769CD"/>
    <w:pPr>
      <w:keepNext/>
      <w:tabs>
        <w:tab w:val="clear" w:pos="-1440"/>
        <w:tab w:val="clear" w:pos="-720"/>
        <w:tab w:val="clear" w:pos="0"/>
        <w:tab w:val="clear" w:pos="380"/>
      </w:tabs>
      <w:outlineLvl w:val="0"/>
    </w:pPr>
    <w:rPr>
      <w:rFonts w:ascii="Arial" w:hAnsi="Arial" w:cs="Courier New"/>
      <w:sz w:val="44"/>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094BAA"/>
    <w:pPr>
      <w:spacing w:line="200" w:lineRule="exact"/>
      <w:ind w:left="1503" w:hanging="1503"/>
    </w:pPr>
  </w:style>
  <w:style w:type="character" w:customStyle="1" w:styleId="BriefGegevensVariabel">
    <w:name w:val="BriefGegevensVariabel"/>
    <w:basedOn w:val="Standaardalinea-lettertype"/>
    <w:rsid w:val="00094BAA"/>
    <w:rPr>
      <w:rFonts w:ascii="Verdana" w:hAnsi="Verdana"/>
      <w:sz w:val="20"/>
    </w:rPr>
  </w:style>
  <w:style w:type="character" w:customStyle="1" w:styleId="BriefGegevensVast">
    <w:name w:val="BriefGegevensVast"/>
    <w:rsid w:val="00094BAA"/>
    <w:rPr>
      <w:rFonts w:ascii="Arial" w:hAnsi="Arial"/>
      <w:sz w:val="14"/>
    </w:rPr>
  </w:style>
  <w:style w:type="paragraph" w:styleId="Koptekst">
    <w:name w:val="header"/>
    <w:basedOn w:val="Standaard"/>
    <w:rsid w:val="00094BAA"/>
    <w:pPr>
      <w:tabs>
        <w:tab w:val="center" w:pos="4536"/>
        <w:tab w:val="right" w:pos="9072"/>
      </w:tabs>
    </w:pPr>
    <w:rPr>
      <w:sz w:val="18"/>
    </w:rPr>
  </w:style>
  <w:style w:type="character" w:styleId="Paginanummer">
    <w:name w:val="page number"/>
    <w:basedOn w:val="Standaardalinea-lettertype"/>
    <w:rsid w:val="00094BAA"/>
  </w:style>
  <w:style w:type="paragraph" w:customStyle="1" w:styleId="StandaardMinuut">
    <w:name w:val="StandaardMinuut"/>
    <w:basedOn w:val="Koptekst"/>
    <w:rsid w:val="00094BAA"/>
    <w:pPr>
      <w:tabs>
        <w:tab w:val="clear" w:pos="0"/>
        <w:tab w:val="clear" w:pos="380"/>
        <w:tab w:val="clear" w:pos="4536"/>
        <w:tab w:val="clear" w:pos="9072"/>
      </w:tabs>
      <w:ind w:left="5812"/>
    </w:pPr>
  </w:style>
  <w:style w:type="table" w:styleId="Tabelraster">
    <w:name w:val="Table Grid"/>
    <w:basedOn w:val="Standaardtabel"/>
    <w:rsid w:val="00094BAA"/>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094BAA"/>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B769CD"/>
    <w:rPr>
      <w:color w:val="0000FF"/>
      <w:u w:val="single"/>
    </w:rPr>
  </w:style>
  <w:style w:type="paragraph" w:customStyle="1" w:styleId="Opsomming1">
    <w:name w:val="Opsomming 1"/>
    <w:basedOn w:val="Standaard"/>
    <w:rsid w:val="00B769CD"/>
    <w:pPr>
      <w:tabs>
        <w:tab w:val="clear" w:pos="-1440"/>
        <w:tab w:val="clear" w:pos="-720"/>
        <w:tab w:val="clear" w:pos="0"/>
        <w:tab w:val="clear" w:pos="380"/>
      </w:tabs>
      <w:ind w:left="284" w:hanging="284"/>
    </w:pPr>
    <w:rPr>
      <w:sz w:val="24"/>
      <w:szCs w:val="24"/>
    </w:rPr>
  </w:style>
  <w:style w:type="paragraph" w:styleId="Titel">
    <w:name w:val="Title"/>
    <w:basedOn w:val="Standaard"/>
    <w:qFormat/>
    <w:rsid w:val="00DB7481"/>
    <w:pPr>
      <w:tabs>
        <w:tab w:val="clear" w:pos="-1440"/>
        <w:tab w:val="clear" w:pos="-720"/>
        <w:tab w:val="clear" w:pos="0"/>
        <w:tab w:val="clear" w:pos="380"/>
      </w:tabs>
      <w:spacing w:line="280" w:lineRule="atLeast"/>
      <w:jc w:val="center"/>
    </w:pPr>
    <w:rPr>
      <w:b/>
    </w:rPr>
  </w:style>
  <w:style w:type="paragraph" w:customStyle="1" w:styleId="Lijstalinea1">
    <w:name w:val="Lijstalinea1"/>
    <w:basedOn w:val="Standaard"/>
    <w:next w:val="Standaard"/>
    <w:rsid w:val="00BE2DEE"/>
    <w:pPr>
      <w:numPr>
        <w:numId w:val="24"/>
      </w:numPr>
      <w:tabs>
        <w:tab w:val="clear" w:pos="380"/>
      </w:tabs>
      <w:spacing w:after="120"/>
    </w:pPr>
    <w:rPr>
      <w:rFonts w:ascii="Cambria" w:eastAsia="HGPMinc" w:hAnsi="Cambria"/>
    </w:rPr>
  </w:style>
  <w:style w:type="paragraph" w:customStyle="1" w:styleId="StandaardTimesNewRoman">
    <w:name w:val="Standaard + Times New Roman"/>
    <w:aliases w:val="11 pt,Rood,Uitvullen"/>
    <w:basedOn w:val="Standaard"/>
    <w:rsid w:val="00BE2DEE"/>
    <w:pPr>
      <w:tabs>
        <w:tab w:val="clear" w:pos="-1440"/>
        <w:tab w:val="clear" w:pos="-720"/>
        <w:tab w:val="clear" w:pos="0"/>
        <w:tab w:val="clear" w:pos="380"/>
      </w:tabs>
    </w:pPr>
    <w:rPr>
      <w:rFonts w:ascii="Arial" w:hAnsi="Arial"/>
      <w:sz w:val="18"/>
      <w:szCs w:val="18"/>
    </w:rPr>
  </w:style>
  <w:style w:type="paragraph" w:styleId="Ballontekst">
    <w:name w:val="Balloon Text"/>
    <w:basedOn w:val="Standaard"/>
    <w:link w:val="BallontekstChar"/>
    <w:rsid w:val="008E1834"/>
    <w:rPr>
      <w:rFonts w:ascii="Tahoma" w:hAnsi="Tahoma" w:cs="Tahoma"/>
      <w:sz w:val="16"/>
      <w:szCs w:val="16"/>
    </w:rPr>
  </w:style>
  <w:style w:type="character" w:customStyle="1" w:styleId="BallontekstChar">
    <w:name w:val="Ballontekst Char"/>
    <w:basedOn w:val="Standaardalinea-lettertype"/>
    <w:link w:val="Ballontekst"/>
    <w:rsid w:val="008E1834"/>
    <w:rPr>
      <w:rFonts w:ascii="Tahoma" w:hAnsi="Tahoma" w:cs="Tahoma"/>
      <w:sz w:val="16"/>
      <w:szCs w:val="16"/>
    </w:rPr>
  </w:style>
  <w:style w:type="paragraph" w:styleId="Lijstalinea">
    <w:name w:val="List Paragraph"/>
    <w:basedOn w:val="Standaard"/>
    <w:uiPriority w:val="34"/>
    <w:qFormat/>
    <w:rsid w:val="00912C92"/>
    <w:pPr>
      <w:tabs>
        <w:tab w:val="clear" w:pos="-1440"/>
        <w:tab w:val="clear" w:pos="-720"/>
        <w:tab w:val="clear" w:pos="0"/>
        <w:tab w:val="clear" w:pos="380"/>
      </w:tabs>
      <w:ind w:left="720"/>
      <w:contextualSpacing/>
    </w:pPr>
    <w:rPr>
      <w:rFonts w:ascii="Arial" w:hAnsi="Arial"/>
      <w:sz w:val="18"/>
      <w:szCs w:val="18"/>
    </w:rPr>
  </w:style>
  <w:style w:type="character" w:styleId="Verwijzingopmerking">
    <w:name w:val="annotation reference"/>
    <w:basedOn w:val="Standaardalinea-lettertype"/>
    <w:rsid w:val="00E0462D"/>
    <w:rPr>
      <w:sz w:val="16"/>
      <w:szCs w:val="16"/>
    </w:rPr>
  </w:style>
  <w:style w:type="paragraph" w:styleId="Tekstopmerking">
    <w:name w:val="annotation text"/>
    <w:basedOn w:val="Standaard"/>
    <w:link w:val="TekstopmerkingChar"/>
    <w:rsid w:val="00E0462D"/>
  </w:style>
  <w:style w:type="character" w:customStyle="1" w:styleId="TekstopmerkingChar">
    <w:name w:val="Tekst opmerking Char"/>
    <w:basedOn w:val="Standaardalinea-lettertype"/>
    <w:link w:val="Tekstopmerking"/>
    <w:rsid w:val="00E0462D"/>
    <w:rPr>
      <w:rFonts w:ascii="Verdana" w:hAnsi="Verdana"/>
    </w:rPr>
  </w:style>
  <w:style w:type="paragraph" w:styleId="Onderwerpvanopmerking">
    <w:name w:val="annotation subject"/>
    <w:basedOn w:val="Tekstopmerking"/>
    <w:next w:val="Tekstopmerking"/>
    <w:link w:val="OnderwerpvanopmerkingChar"/>
    <w:rsid w:val="00E0462D"/>
    <w:rPr>
      <w:b/>
      <w:bCs/>
    </w:rPr>
  </w:style>
  <w:style w:type="character" w:customStyle="1" w:styleId="OnderwerpvanopmerkingChar">
    <w:name w:val="Onderwerp van opmerking Char"/>
    <w:basedOn w:val="TekstopmerkingChar"/>
    <w:link w:val="Onderwerpvanopmerking"/>
    <w:rsid w:val="00E0462D"/>
    <w:rPr>
      <w:rFonts w:ascii="Verdana" w:hAnsi="Verdana"/>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094BAA"/>
    <w:pPr>
      <w:tabs>
        <w:tab w:val="left" w:pos="-1440"/>
        <w:tab w:val="left" w:pos="-720"/>
        <w:tab w:val="left" w:pos="0"/>
        <w:tab w:val="left" w:pos="380"/>
      </w:tabs>
    </w:pPr>
    <w:rPr>
      <w:rFonts w:ascii="Verdana" w:hAnsi="Verdana"/>
    </w:rPr>
  </w:style>
  <w:style w:type="paragraph" w:styleId="Kop1">
    <w:name w:val="heading 1"/>
    <w:basedOn w:val="Standaard"/>
    <w:next w:val="Standaard"/>
    <w:qFormat/>
    <w:rsid w:val="00B769CD"/>
    <w:pPr>
      <w:keepNext/>
      <w:tabs>
        <w:tab w:val="clear" w:pos="-1440"/>
        <w:tab w:val="clear" w:pos="-720"/>
        <w:tab w:val="clear" w:pos="0"/>
        <w:tab w:val="clear" w:pos="380"/>
      </w:tabs>
      <w:outlineLvl w:val="0"/>
    </w:pPr>
    <w:rPr>
      <w:rFonts w:ascii="Arial" w:hAnsi="Arial" w:cs="Courier New"/>
      <w:sz w:val="44"/>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094BAA"/>
    <w:pPr>
      <w:spacing w:line="200" w:lineRule="exact"/>
      <w:ind w:left="1503" w:hanging="1503"/>
    </w:pPr>
  </w:style>
  <w:style w:type="character" w:customStyle="1" w:styleId="BriefGegevensVariabel">
    <w:name w:val="BriefGegevensVariabel"/>
    <w:basedOn w:val="Standaardalinea-lettertype"/>
    <w:rsid w:val="00094BAA"/>
    <w:rPr>
      <w:rFonts w:ascii="Verdana" w:hAnsi="Verdana"/>
      <w:sz w:val="20"/>
    </w:rPr>
  </w:style>
  <w:style w:type="character" w:customStyle="1" w:styleId="BriefGegevensVast">
    <w:name w:val="BriefGegevensVast"/>
    <w:rsid w:val="00094BAA"/>
    <w:rPr>
      <w:rFonts w:ascii="Arial" w:hAnsi="Arial"/>
      <w:sz w:val="14"/>
    </w:rPr>
  </w:style>
  <w:style w:type="paragraph" w:styleId="Koptekst">
    <w:name w:val="header"/>
    <w:basedOn w:val="Standaard"/>
    <w:rsid w:val="00094BAA"/>
    <w:pPr>
      <w:tabs>
        <w:tab w:val="center" w:pos="4536"/>
        <w:tab w:val="right" w:pos="9072"/>
      </w:tabs>
    </w:pPr>
    <w:rPr>
      <w:sz w:val="18"/>
    </w:rPr>
  </w:style>
  <w:style w:type="character" w:styleId="Paginanummer">
    <w:name w:val="page number"/>
    <w:basedOn w:val="Standaardalinea-lettertype"/>
    <w:rsid w:val="00094BAA"/>
  </w:style>
  <w:style w:type="paragraph" w:customStyle="1" w:styleId="StandaardMinuut">
    <w:name w:val="StandaardMinuut"/>
    <w:basedOn w:val="Koptekst"/>
    <w:rsid w:val="00094BAA"/>
    <w:pPr>
      <w:tabs>
        <w:tab w:val="clear" w:pos="0"/>
        <w:tab w:val="clear" w:pos="380"/>
        <w:tab w:val="clear" w:pos="4536"/>
        <w:tab w:val="clear" w:pos="9072"/>
      </w:tabs>
      <w:ind w:left="5812"/>
    </w:pPr>
  </w:style>
  <w:style w:type="table" w:styleId="Tabelraster">
    <w:name w:val="Table Grid"/>
    <w:basedOn w:val="Standaardtabel"/>
    <w:rsid w:val="00094BAA"/>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094BAA"/>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B769CD"/>
    <w:rPr>
      <w:color w:val="0000FF"/>
      <w:u w:val="single"/>
    </w:rPr>
  </w:style>
  <w:style w:type="paragraph" w:customStyle="1" w:styleId="Opsomming1">
    <w:name w:val="Opsomming 1"/>
    <w:basedOn w:val="Standaard"/>
    <w:rsid w:val="00B769CD"/>
    <w:pPr>
      <w:tabs>
        <w:tab w:val="clear" w:pos="-1440"/>
        <w:tab w:val="clear" w:pos="-720"/>
        <w:tab w:val="clear" w:pos="0"/>
        <w:tab w:val="clear" w:pos="380"/>
      </w:tabs>
      <w:ind w:left="284" w:hanging="284"/>
    </w:pPr>
    <w:rPr>
      <w:sz w:val="24"/>
      <w:szCs w:val="24"/>
    </w:rPr>
  </w:style>
  <w:style w:type="paragraph" w:styleId="Titel">
    <w:name w:val="Title"/>
    <w:basedOn w:val="Standaard"/>
    <w:qFormat/>
    <w:rsid w:val="00DB7481"/>
    <w:pPr>
      <w:tabs>
        <w:tab w:val="clear" w:pos="-1440"/>
        <w:tab w:val="clear" w:pos="-720"/>
        <w:tab w:val="clear" w:pos="0"/>
        <w:tab w:val="clear" w:pos="380"/>
      </w:tabs>
      <w:spacing w:line="280" w:lineRule="atLeast"/>
      <w:jc w:val="center"/>
    </w:pPr>
    <w:rPr>
      <w:b/>
    </w:rPr>
  </w:style>
  <w:style w:type="paragraph" w:customStyle="1" w:styleId="Lijstalinea1">
    <w:name w:val="Lijstalinea1"/>
    <w:basedOn w:val="Standaard"/>
    <w:next w:val="Standaard"/>
    <w:rsid w:val="00BE2DEE"/>
    <w:pPr>
      <w:numPr>
        <w:numId w:val="24"/>
      </w:numPr>
      <w:tabs>
        <w:tab w:val="clear" w:pos="380"/>
      </w:tabs>
      <w:spacing w:after="120"/>
    </w:pPr>
    <w:rPr>
      <w:rFonts w:ascii="Cambria" w:eastAsia="HGPMinc" w:hAnsi="Cambria"/>
    </w:rPr>
  </w:style>
  <w:style w:type="paragraph" w:customStyle="1" w:styleId="StandaardTimesNewRoman">
    <w:name w:val="Standaard + Times New Roman"/>
    <w:aliases w:val="11 pt,Rood,Uitvullen"/>
    <w:basedOn w:val="Standaard"/>
    <w:rsid w:val="00BE2DEE"/>
    <w:pPr>
      <w:tabs>
        <w:tab w:val="clear" w:pos="-1440"/>
        <w:tab w:val="clear" w:pos="-720"/>
        <w:tab w:val="clear" w:pos="0"/>
        <w:tab w:val="clear" w:pos="380"/>
      </w:tabs>
    </w:pPr>
    <w:rPr>
      <w:rFonts w:ascii="Arial" w:hAnsi="Arial"/>
      <w:sz w:val="18"/>
      <w:szCs w:val="18"/>
    </w:rPr>
  </w:style>
  <w:style w:type="paragraph" w:styleId="Ballontekst">
    <w:name w:val="Balloon Text"/>
    <w:basedOn w:val="Standaard"/>
    <w:link w:val="BallontekstChar"/>
    <w:rsid w:val="008E1834"/>
    <w:rPr>
      <w:rFonts w:ascii="Tahoma" w:hAnsi="Tahoma" w:cs="Tahoma"/>
      <w:sz w:val="16"/>
      <w:szCs w:val="16"/>
    </w:rPr>
  </w:style>
  <w:style w:type="character" w:customStyle="1" w:styleId="BallontekstChar">
    <w:name w:val="Ballontekst Char"/>
    <w:basedOn w:val="Standaardalinea-lettertype"/>
    <w:link w:val="Ballontekst"/>
    <w:rsid w:val="008E1834"/>
    <w:rPr>
      <w:rFonts w:ascii="Tahoma" w:hAnsi="Tahoma" w:cs="Tahoma"/>
      <w:sz w:val="16"/>
      <w:szCs w:val="16"/>
    </w:rPr>
  </w:style>
  <w:style w:type="paragraph" w:styleId="Lijstalinea">
    <w:name w:val="List Paragraph"/>
    <w:basedOn w:val="Standaard"/>
    <w:uiPriority w:val="34"/>
    <w:qFormat/>
    <w:rsid w:val="00912C92"/>
    <w:pPr>
      <w:tabs>
        <w:tab w:val="clear" w:pos="-1440"/>
        <w:tab w:val="clear" w:pos="-720"/>
        <w:tab w:val="clear" w:pos="0"/>
        <w:tab w:val="clear" w:pos="380"/>
      </w:tabs>
      <w:ind w:left="720"/>
      <w:contextualSpacing/>
    </w:pPr>
    <w:rPr>
      <w:rFonts w:ascii="Arial" w:hAnsi="Arial"/>
      <w:sz w:val="18"/>
      <w:szCs w:val="18"/>
    </w:rPr>
  </w:style>
  <w:style w:type="character" w:styleId="Verwijzingopmerking">
    <w:name w:val="annotation reference"/>
    <w:basedOn w:val="Standaardalinea-lettertype"/>
    <w:rsid w:val="00E0462D"/>
    <w:rPr>
      <w:sz w:val="16"/>
      <w:szCs w:val="16"/>
    </w:rPr>
  </w:style>
  <w:style w:type="paragraph" w:styleId="Tekstopmerking">
    <w:name w:val="annotation text"/>
    <w:basedOn w:val="Standaard"/>
    <w:link w:val="TekstopmerkingChar"/>
    <w:rsid w:val="00E0462D"/>
  </w:style>
  <w:style w:type="character" w:customStyle="1" w:styleId="TekstopmerkingChar">
    <w:name w:val="Tekst opmerking Char"/>
    <w:basedOn w:val="Standaardalinea-lettertype"/>
    <w:link w:val="Tekstopmerking"/>
    <w:rsid w:val="00E0462D"/>
    <w:rPr>
      <w:rFonts w:ascii="Verdana" w:hAnsi="Verdana"/>
    </w:rPr>
  </w:style>
  <w:style w:type="paragraph" w:styleId="Onderwerpvanopmerking">
    <w:name w:val="annotation subject"/>
    <w:basedOn w:val="Tekstopmerking"/>
    <w:next w:val="Tekstopmerking"/>
    <w:link w:val="OnderwerpvanopmerkingChar"/>
    <w:rsid w:val="00E0462D"/>
    <w:rPr>
      <w:b/>
      <w:bCs/>
    </w:rPr>
  </w:style>
  <w:style w:type="character" w:customStyle="1" w:styleId="OnderwerpvanopmerkingChar">
    <w:name w:val="Onderwerp van opmerking Char"/>
    <w:basedOn w:val="TekstopmerkingChar"/>
    <w:link w:val="Onderwerpvanopmerking"/>
    <w:rsid w:val="00E0462D"/>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10613">
      <w:bodyDiv w:val="1"/>
      <w:marLeft w:val="0"/>
      <w:marRight w:val="0"/>
      <w:marTop w:val="0"/>
      <w:marBottom w:val="0"/>
      <w:divBdr>
        <w:top w:val="none" w:sz="0" w:space="0" w:color="auto"/>
        <w:left w:val="none" w:sz="0" w:space="0" w:color="auto"/>
        <w:bottom w:val="none" w:sz="0" w:space="0" w:color="auto"/>
        <w:right w:val="none" w:sz="0" w:space="0" w:color="auto"/>
      </w:divBdr>
    </w:div>
    <w:div w:id="644159668">
      <w:bodyDiv w:val="1"/>
      <w:marLeft w:val="0"/>
      <w:marRight w:val="0"/>
      <w:marTop w:val="0"/>
      <w:marBottom w:val="0"/>
      <w:divBdr>
        <w:top w:val="none" w:sz="0" w:space="0" w:color="auto"/>
        <w:left w:val="none" w:sz="0" w:space="0" w:color="auto"/>
        <w:bottom w:val="none" w:sz="0" w:space="0" w:color="auto"/>
        <w:right w:val="none" w:sz="0" w:space="0" w:color="auto"/>
      </w:divBdr>
    </w:div>
    <w:div w:id="1013847285">
      <w:bodyDiv w:val="1"/>
      <w:marLeft w:val="0"/>
      <w:marRight w:val="0"/>
      <w:marTop w:val="0"/>
      <w:marBottom w:val="0"/>
      <w:divBdr>
        <w:top w:val="none" w:sz="0" w:space="0" w:color="auto"/>
        <w:left w:val="none" w:sz="0" w:space="0" w:color="auto"/>
        <w:bottom w:val="none" w:sz="0" w:space="0" w:color="auto"/>
        <w:right w:val="none" w:sz="0" w:space="0" w:color="auto"/>
      </w:divBdr>
    </w:div>
    <w:div w:id="1241982625">
      <w:bodyDiv w:val="1"/>
      <w:marLeft w:val="0"/>
      <w:marRight w:val="0"/>
      <w:marTop w:val="0"/>
      <w:marBottom w:val="0"/>
      <w:divBdr>
        <w:top w:val="none" w:sz="0" w:space="0" w:color="auto"/>
        <w:left w:val="none" w:sz="0" w:space="0" w:color="auto"/>
        <w:bottom w:val="none" w:sz="0" w:space="0" w:color="auto"/>
        <w:right w:val="none" w:sz="0" w:space="0" w:color="auto"/>
      </w:divBdr>
    </w:div>
    <w:div w:id="1884051448">
      <w:bodyDiv w:val="1"/>
      <w:marLeft w:val="0"/>
      <w:marRight w:val="0"/>
      <w:marTop w:val="0"/>
      <w:marBottom w:val="0"/>
      <w:divBdr>
        <w:top w:val="none" w:sz="0" w:space="0" w:color="auto"/>
        <w:left w:val="none" w:sz="0" w:space="0" w:color="auto"/>
        <w:bottom w:val="none" w:sz="0" w:space="0" w:color="auto"/>
        <w:right w:val="none" w:sz="0" w:space="0" w:color="auto"/>
      </w:divBdr>
    </w:div>
    <w:div w:id="209224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rediteuren-rijnland@hhsk.n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crediteuren-rijnland@hhsk.n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inkoop@rijnland.net"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Systeem\HHR\iWriter\IWRITER\2.4%20Bijlage%20Concept%20Overeenkomst%20AWVODI.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E3B2A-8A83-4F5E-9978-A794BC342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 Bijlage Concept Overeenkomst AWVODI.dotx</Template>
  <TotalTime>289</TotalTime>
  <Pages>4</Pages>
  <Words>1199</Words>
  <Characters>7471</Characters>
  <Application>Microsoft Office Word</Application>
  <DocSecurity>0</DocSecurity>
  <Lines>201</Lines>
  <Paragraphs>76</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8594</CharactersWithSpaces>
  <SharedDoc>false</SharedDoc>
  <HLinks>
    <vt:vector size="6" baseType="variant">
      <vt:variant>
        <vt:i4>3080210</vt:i4>
      </vt:variant>
      <vt:variant>
        <vt:i4>36</vt:i4>
      </vt:variant>
      <vt:variant>
        <vt:i4>0</vt:i4>
      </vt:variant>
      <vt:variant>
        <vt:i4>5</vt:i4>
      </vt:variant>
      <vt:variant>
        <vt:lpwstr>mailto:facturen@rijnland.net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Sander Mark</dc:creator>
  <cp:lastModifiedBy>smark</cp:lastModifiedBy>
  <cp:revision>1</cp:revision>
  <dcterms:created xsi:type="dcterms:W3CDTF">2019-07-23T08:46:00Z</dcterms:created>
  <dcterms:modified xsi:type="dcterms:W3CDTF">2019-07-23T13:44:00Z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2.8</vt:lpwstr>
  </property>
  <property fmtid="{D5CDD505-2E9C-101B-9397-08002B2CF9AE}" pid="3" name="FileDescription">
    <vt:lpwstr/>
  </property>
</Properties>
</file>